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0"/>
        <w:gridCol w:w="4465"/>
        <w:gridCol w:w="1701"/>
        <w:gridCol w:w="1484"/>
      </w:tblGrid>
      <w:tr w:rsidR="00083B6A" w:rsidRPr="00D53804" w14:paraId="0712BA7E" w14:textId="77777777" w:rsidTr="00E21E2A">
        <w:trPr>
          <w:cantSplit/>
          <w:trHeight w:val="2955"/>
          <w:jc w:val="center"/>
        </w:trPr>
        <w:tc>
          <w:tcPr>
            <w:tcW w:w="2430" w:type="dxa"/>
          </w:tcPr>
          <w:p w14:paraId="5983F891" w14:textId="51D4359D" w:rsidR="00083B6A" w:rsidRPr="00D53804" w:rsidRDefault="00FF28BF" w:rsidP="00F25E5D">
            <w:pPr>
              <w:pStyle w:val="NormalWeb"/>
              <w:spacing w:before="0" w:after="0"/>
              <w:rPr>
                <w:rFonts w:ascii="Calibri" w:hAnsi="Calibri" w:cs="Calibri"/>
              </w:rPr>
            </w:pPr>
            <w:r>
              <w:rPr>
                <w:noProof/>
              </w:rPr>
              <w:pict w14:anchorId="1FB084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5217" type="#_x0000_t75" style="position:absolute;margin-left:7.1pt;margin-top:30.6pt;width:105.25pt;height:99.85pt;z-index:251675648;mso-position-horizontal-relative:text;mso-position-vertical-relative:text;mso-width-relative:page;mso-height-relative:page">
                  <v:imagedata r:id="rId8" o:title="Académie_de_Nantes"/>
                </v:shape>
              </w:pict>
            </w:r>
          </w:p>
        </w:tc>
        <w:tc>
          <w:tcPr>
            <w:tcW w:w="4465" w:type="dxa"/>
          </w:tcPr>
          <w:p w14:paraId="36E3C338" w14:textId="77777777" w:rsidR="00083B6A" w:rsidRPr="00D53804" w:rsidRDefault="00083B6A" w:rsidP="00F25E5D">
            <w:pPr>
              <w:snapToGrid w:val="0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</w:rPr>
              <w:t> </w:t>
            </w:r>
          </w:p>
          <w:p w14:paraId="5AC50E70" w14:textId="77777777" w:rsidR="00083B6A" w:rsidRPr="00D53804" w:rsidRDefault="00083B6A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53804">
              <w:rPr>
                <w:rFonts w:ascii="Calibri" w:hAnsi="Calibri" w:cs="Calibri"/>
                <w:b/>
                <w:bCs/>
              </w:rPr>
              <w:t>Contrôle en Cours de Formation</w:t>
            </w:r>
          </w:p>
          <w:p w14:paraId="54C7C962" w14:textId="77777777" w:rsidR="00954233" w:rsidRPr="00D53804" w:rsidRDefault="00954233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F85A79F" w14:textId="77777777" w:rsidR="00083B6A" w:rsidRPr="00D53804" w:rsidRDefault="00083B6A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157C2B46" w14:textId="77777777" w:rsidR="00083B6A" w:rsidRPr="00D53804" w:rsidRDefault="00735AB5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53804">
              <w:rPr>
                <w:rFonts w:ascii="Calibri" w:hAnsi="Calibri" w:cs="Calibri"/>
                <w:b/>
                <w:bCs/>
              </w:rPr>
              <w:t>CAP</w:t>
            </w:r>
            <w:r w:rsidR="007D7EF1" w:rsidRPr="00D53804">
              <w:rPr>
                <w:rFonts w:ascii="Calibri" w:hAnsi="Calibri" w:cs="Calibri"/>
                <w:b/>
                <w:bCs/>
              </w:rPr>
              <w:t> : ……………….</w:t>
            </w:r>
          </w:p>
          <w:p w14:paraId="5794CBDC" w14:textId="77777777" w:rsidR="007D7EF1" w:rsidRPr="00D53804" w:rsidRDefault="007D7EF1" w:rsidP="00F25E5D">
            <w:pPr>
              <w:jc w:val="center"/>
              <w:rPr>
                <w:rFonts w:ascii="Calibri" w:hAnsi="Calibri" w:cs="Calibri"/>
              </w:rPr>
            </w:pPr>
          </w:p>
          <w:p w14:paraId="025D8FF1" w14:textId="77777777" w:rsidR="00083B6A" w:rsidRPr="00D53804" w:rsidRDefault="00A2501F" w:rsidP="00F25E5D">
            <w:pPr>
              <w:jc w:val="center"/>
              <w:rPr>
                <w:rFonts w:ascii="Calibri" w:hAnsi="Calibri" w:cs="Calibri"/>
                <w:b/>
              </w:rPr>
            </w:pPr>
            <w:r w:rsidRPr="00D53804">
              <w:rPr>
                <w:rFonts w:ascii="Calibri" w:hAnsi="Calibri" w:cs="Calibri"/>
                <w:b/>
              </w:rPr>
              <w:t>Sciences-Physiques</w:t>
            </w:r>
          </w:p>
          <w:p w14:paraId="5A67BBEF" w14:textId="77777777" w:rsidR="00083B6A" w:rsidRPr="00D53804" w:rsidRDefault="00083B6A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53804">
              <w:rPr>
                <w:rFonts w:ascii="Calibri" w:hAnsi="Calibri" w:cs="Calibri"/>
                <w:b/>
                <w:bCs/>
              </w:rPr>
              <w:t xml:space="preserve">  </w:t>
            </w:r>
          </w:p>
          <w:p w14:paraId="58A1A02F" w14:textId="77777777" w:rsidR="00083B6A" w:rsidRPr="00D53804" w:rsidRDefault="00083B6A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B8B0C2E" w14:textId="77777777" w:rsidR="00083B6A" w:rsidRPr="00D53804" w:rsidRDefault="00735AB5" w:rsidP="00F25E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53804">
              <w:rPr>
                <w:rFonts w:ascii="Calibri" w:hAnsi="Calibri" w:cs="Calibri"/>
                <w:b/>
                <w:bCs/>
              </w:rPr>
              <w:t>Session 2021</w:t>
            </w:r>
          </w:p>
          <w:p w14:paraId="305F2A23" w14:textId="77777777" w:rsidR="00083B6A" w:rsidRPr="00D53804" w:rsidRDefault="00083B6A" w:rsidP="00F25E5D">
            <w:pPr>
              <w:rPr>
                <w:rFonts w:ascii="Calibri" w:hAnsi="Calibri" w:cs="Calibri"/>
              </w:rPr>
            </w:pPr>
          </w:p>
        </w:tc>
        <w:tc>
          <w:tcPr>
            <w:tcW w:w="3185" w:type="dxa"/>
            <w:gridSpan w:val="2"/>
            <w:vAlign w:val="center"/>
          </w:tcPr>
          <w:p w14:paraId="4DE049FF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</w:rPr>
              <w:t>Établissement :</w:t>
            </w:r>
          </w:p>
          <w:p w14:paraId="308387D7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40FF1288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1476B391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28D37215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</w:rPr>
              <w:t>LP</w:t>
            </w:r>
          </w:p>
          <w:p w14:paraId="52CC5024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032B5DFB" w14:textId="0BC84DD6" w:rsidR="00083B6A" w:rsidRPr="00D53804" w:rsidRDefault="00360BC3" w:rsidP="00F25E5D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  <w:p w14:paraId="31C1250D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59B72669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62496DF2" w14:textId="77777777" w:rsidR="00083B6A" w:rsidRPr="00D53804" w:rsidRDefault="00083B6A" w:rsidP="00F25E5D">
            <w:pPr>
              <w:snapToGrid w:val="0"/>
              <w:jc w:val="center"/>
              <w:rPr>
                <w:rFonts w:ascii="Calibri" w:hAnsi="Calibri" w:cs="Calibri"/>
              </w:rPr>
            </w:pPr>
          </w:p>
          <w:p w14:paraId="360BDB05" w14:textId="77777777" w:rsidR="00083B6A" w:rsidRPr="00D53804" w:rsidRDefault="00083B6A" w:rsidP="00F25E5D">
            <w:pPr>
              <w:snapToGrid w:val="0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</w:rPr>
              <w:t> </w:t>
            </w:r>
          </w:p>
          <w:p w14:paraId="7FDE1D30" w14:textId="77777777" w:rsidR="00083B6A" w:rsidRPr="00D53804" w:rsidRDefault="00083B6A" w:rsidP="00F25E5D">
            <w:pPr>
              <w:ind w:left="815"/>
              <w:rPr>
                <w:rFonts w:ascii="Calibri" w:hAnsi="Calibri" w:cs="Calibri"/>
              </w:rPr>
            </w:pPr>
          </w:p>
        </w:tc>
      </w:tr>
      <w:tr w:rsidR="00083B6A" w:rsidRPr="00D53804" w14:paraId="200F8064" w14:textId="77777777" w:rsidTr="00F25E5D">
        <w:trPr>
          <w:trHeight w:val="567"/>
          <w:jc w:val="center"/>
        </w:trPr>
        <w:tc>
          <w:tcPr>
            <w:tcW w:w="8596" w:type="dxa"/>
            <w:gridSpan w:val="3"/>
            <w:vAlign w:val="center"/>
          </w:tcPr>
          <w:p w14:paraId="74893795" w14:textId="77777777" w:rsidR="00083B6A" w:rsidRPr="00D53804" w:rsidRDefault="00083B6A" w:rsidP="00F25E5D">
            <w:pPr>
              <w:snapToGrid w:val="0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  <w:b/>
              </w:rPr>
              <w:t xml:space="preserve">   Nom &amp; Prénom du candidat</w:t>
            </w:r>
            <w:r w:rsidRPr="00D53804">
              <w:rPr>
                <w:rFonts w:ascii="Calibri" w:hAnsi="Calibri" w:cs="Calibri"/>
              </w:rPr>
              <w:t xml:space="preserve"> : ………………………………………… </w:t>
            </w:r>
          </w:p>
        </w:tc>
        <w:tc>
          <w:tcPr>
            <w:tcW w:w="1484" w:type="dxa"/>
            <w:vMerge w:val="restart"/>
            <w:vAlign w:val="center"/>
          </w:tcPr>
          <w:p w14:paraId="4F2637BA" w14:textId="77777777" w:rsidR="00083B6A" w:rsidRPr="00D53804" w:rsidRDefault="00083B6A" w:rsidP="00F25E5D">
            <w:pPr>
              <w:spacing w:before="120"/>
              <w:ind w:left="142"/>
              <w:jc w:val="center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  <w:b/>
              </w:rPr>
              <w:t>Note</w:t>
            </w:r>
            <w:r w:rsidRPr="00D53804">
              <w:rPr>
                <w:rFonts w:ascii="Calibri" w:hAnsi="Calibri" w:cs="Calibri"/>
              </w:rPr>
              <w:t xml:space="preserve"> : </w:t>
            </w:r>
          </w:p>
          <w:p w14:paraId="0834CA4B" w14:textId="77777777" w:rsidR="00083B6A" w:rsidRPr="00D53804" w:rsidRDefault="00083B6A" w:rsidP="00F25E5D">
            <w:pPr>
              <w:spacing w:before="120"/>
              <w:ind w:left="142"/>
              <w:jc w:val="center"/>
              <w:rPr>
                <w:rFonts w:ascii="Calibri" w:hAnsi="Calibri" w:cs="Calibri"/>
              </w:rPr>
            </w:pPr>
          </w:p>
          <w:p w14:paraId="6C414C0D" w14:textId="639A7ADE" w:rsidR="00083B6A" w:rsidRPr="00D53804" w:rsidRDefault="00083B6A" w:rsidP="004E0281">
            <w:pPr>
              <w:spacing w:before="120"/>
              <w:ind w:left="142"/>
              <w:jc w:val="center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</w:rPr>
              <w:t>……/</w:t>
            </w:r>
            <w:r w:rsidR="004E0281">
              <w:rPr>
                <w:rFonts w:ascii="Calibri" w:hAnsi="Calibri" w:cs="Calibri"/>
              </w:rPr>
              <w:t>8</w:t>
            </w:r>
          </w:p>
        </w:tc>
      </w:tr>
      <w:tr w:rsidR="00083B6A" w:rsidRPr="00D53804" w14:paraId="75ECD0C8" w14:textId="77777777" w:rsidTr="00F25E5D">
        <w:trPr>
          <w:trHeight w:val="567"/>
          <w:jc w:val="center"/>
        </w:trPr>
        <w:tc>
          <w:tcPr>
            <w:tcW w:w="8596" w:type="dxa"/>
            <w:gridSpan w:val="3"/>
            <w:vAlign w:val="center"/>
          </w:tcPr>
          <w:p w14:paraId="0DBD44F0" w14:textId="77777777" w:rsidR="00083B6A" w:rsidRPr="00D53804" w:rsidRDefault="00083B6A" w:rsidP="00F25E5D">
            <w:pPr>
              <w:snapToGrid w:val="0"/>
              <w:rPr>
                <w:rFonts w:ascii="Calibri" w:hAnsi="Calibri" w:cs="Calibri"/>
              </w:rPr>
            </w:pPr>
            <w:r w:rsidRPr="00D53804">
              <w:rPr>
                <w:rFonts w:ascii="Calibri" w:hAnsi="Calibri" w:cs="Calibri"/>
                <w:b/>
              </w:rPr>
              <w:t xml:space="preserve">   Nom de l’évaluateur :</w:t>
            </w:r>
            <w:r w:rsidRPr="00D53804">
              <w:rPr>
                <w:rFonts w:ascii="Calibri" w:hAnsi="Calibri" w:cs="Calibri"/>
              </w:rPr>
              <w:t xml:space="preserve"> ………………………………………………..</w:t>
            </w:r>
          </w:p>
        </w:tc>
        <w:tc>
          <w:tcPr>
            <w:tcW w:w="1484" w:type="dxa"/>
            <w:vMerge/>
            <w:vAlign w:val="center"/>
          </w:tcPr>
          <w:p w14:paraId="310A5F0A" w14:textId="77777777" w:rsidR="00083B6A" w:rsidRPr="00D53804" w:rsidRDefault="00083B6A" w:rsidP="00F25E5D">
            <w:pPr>
              <w:spacing w:before="120"/>
              <w:ind w:left="142"/>
              <w:jc w:val="center"/>
              <w:rPr>
                <w:rFonts w:ascii="Calibri" w:hAnsi="Calibri" w:cs="Calibri"/>
                <w:b/>
              </w:rPr>
            </w:pPr>
          </w:p>
        </w:tc>
      </w:tr>
      <w:tr w:rsidR="00083B6A" w:rsidRPr="00D53804" w14:paraId="114BF214" w14:textId="77777777" w:rsidTr="00F25E5D">
        <w:trPr>
          <w:trHeight w:val="567"/>
          <w:jc w:val="center"/>
        </w:trPr>
        <w:tc>
          <w:tcPr>
            <w:tcW w:w="8596" w:type="dxa"/>
            <w:gridSpan w:val="3"/>
            <w:vAlign w:val="center"/>
          </w:tcPr>
          <w:p w14:paraId="191273CE" w14:textId="77777777" w:rsidR="00083B6A" w:rsidRPr="00D53804" w:rsidRDefault="00FF28BF" w:rsidP="00F25E5D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 w14:anchorId="6ADB7A2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112" type="#_x0000_t202" style="position:absolute;margin-left:-.25pt;margin-top:21.9pt;width:503pt;height:149.35pt;z-index:251639808;mso-position-horizontal-relative:text;mso-position-vertical-relative:text">
                  <v:textbox style="mso-next-textbox:#_x0000_s2112">
                    <w:txbxContent>
                      <w:p w14:paraId="53572359" w14:textId="77777777" w:rsidR="00A7693B" w:rsidRPr="00F83094" w:rsidRDefault="00A7693B" w:rsidP="00083B6A">
                        <w:pPr>
                          <w:jc w:val="center"/>
                          <w:rPr>
                            <w:rFonts w:ascii="Calibri" w:hAnsi="Calibri" w:cs="Calibri"/>
                            <w:b/>
                            <w:caps/>
                            <w:sz w:val="32"/>
                            <w:u w:val="single"/>
                          </w:rPr>
                        </w:pPr>
                      </w:p>
                      <w:p w14:paraId="3B70533A" w14:textId="2CD83A7A" w:rsidR="00A7693B" w:rsidRDefault="001A399A" w:rsidP="00083B6A">
                        <w:pPr>
                          <w:jc w:val="center"/>
                          <w:rPr>
                            <w:rFonts w:ascii="Calibri" w:hAnsi="Calibri" w:cs="Calibri"/>
                            <w:b/>
                            <w:caps/>
                            <w:sz w:val="32"/>
                            <w:u w:val="single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aps/>
                            <w:sz w:val="32"/>
                            <w:u w:val="single"/>
                          </w:rPr>
                          <w:t>PORTABLE PERDU AU FOND DE LA PISCINE</w:t>
                        </w:r>
                      </w:p>
                      <w:p w14:paraId="7E482ED6" w14:textId="77777777" w:rsidR="001A399A" w:rsidRPr="00F83094" w:rsidRDefault="001A399A" w:rsidP="00083B6A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</w:rPr>
                        </w:pPr>
                      </w:p>
                      <w:p w14:paraId="5F359DD4" w14:textId="77777777" w:rsidR="00A7693B" w:rsidRPr="00F83094" w:rsidRDefault="00A7693B" w:rsidP="00083B6A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</w:rPr>
                        </w:pPr>
                        <w:r w:rsidRPr="00F83094">
                          <w:rPr>
                            <w:rFonts w:ascii="Calibri" w:hAnsi="Calibri" w:cs="Calibri"/>
                            <w:b/>
                            <w:bCs/>
                          </w:rPr>
                          <w:t xml:space="preserve">Durée : </w:t>
                        </w:r>
                        <w:r w:rsidR="00735AB5" w:rsidRPr="00F83094">
                          <w:rPr>
                            <w:rFonts w:ascii="Calibri" w:hAnsi="Calibri" w:cs="Calibri"/>
                            <w:b/>
                            <w:bCs/>
                          </w:rPr>
                          <w:t>45</w:t>
                        </w:r>
                        <w:r w:rsidRPr="00F83094">
                          <w:rPr>
                            <w:rFonts w:ascii="Calibri" w:hAnsi="Calibri" w:cs="Calibri"/>
                            <w:b/>
                            <w:bCs/>
                          </w:rPr>
                          <w:t xml:space="preserve"> min</w:t>
                        </w:r>
                      </w:p>
                      <w:p w14:paraId="26F4ABFA" w14:textId="77777777" w:rsidR="00A7693B" w:rsidRPr="00F83094" w:rsidRDefault="00A7693B" w:rsidP="00083B6A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</w:rPr>
                        </w:pPr>
                      </w:p>
                      <w:p w14:paraId="1376671F" w14:textId="6F672E36" w:rsidR="00A7693B" w:rsidRPr="00F83094" w:rsidRDefault="00A7693B" w:rsidP="00083B6A">
                        <w:pPr>
                          <w:jc w:val="center"/>
                          <w:rPr>
                            <w:rFonts w:ascii="Calibri" w:hAnsi="Calibri" w:cs="Calibri"/>
                            <w:bCs/>
                          </w:rPr>
                        </w:pPr>
                        <w:r w:rsidRPr="00F83094">
                          <w:rPr>
                            <w:rFonts w:ascii="Calibri" w:hAnsi="Calibri" w:cs="Calibri"/>
                            <w:bCs/>
                          </w:rPr>
                          <w:t xml:space="preserve">Barème : </w:t>
                        </w:r>
                        <w:r w:rsidR="000A00BA">
                          <w:rPr>
                            <w:rFonts w:ascii="Calibri" w:hAnsi="Calibri" w:cs="Calibri"/>
                            <w:bCs/>
                          </w:rPr>
                          <w:t>8</w:t>
                        </w:r>
                        <w:r w:rsidRPr="00F83094">
                          <w:rPr>
                            <w:rFonts w:ascii="Calibri" w:hAnsi="Calibri" w:cs="Calibri"/>
                            <w:bCs/>
                          </w:rPr>
                          <w:t xml:space="preserve"> points</w:t>
                        </w:r>
                      </w:p>
                      <w:p w14:paraId="405EC6CF" w14:textId="77777777" w:rsidR="00000241" w:rsidRPr="00F83094" w:rsidRDefault="00000241" w:rsidP="00083B6A">
                        <w:pPr>
                          <w:jc w:val="center"/>
                          <w:rPr>
                            <w:rFonts w:ascii="Calibri" w:hAnsi="Calibri" w:cs="Calibri"/>
                            <w:bCs/>
                          </w:rPr>
                        </w:pPr>
                      </w:p>
                      <w:p w14:paraId="0EFDD608" w14:textId="77777777" w:rsidR="00A7693B" w:rsidRPr="00F83094" w:rsidRDefault="00A7693B" w:rsidP="008A5E15">
                        <w:pPr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</w:pPr>
                        <w:r w:rsidRPr="00F83094">
                          <w:rPr>
                            <w:rFonts w:ascii="Calibri" w:hAnsi="Calibri" w:cs="Calibri"/>
                            <w:b/>
                            <w:sz w:val="28"/>
                            <w:szCs w:val="28"/>
                          </w:rPr>
                          <w:t xml:space="preserve">Remettre </w:t>
                        </w:r>
                        <w:r w:rsidR="0068450B" w:rsidRPr="00F83094">
                          <w:rPr>
                            <w:rFonts w:ascii="Calibri" w:hAnsi="Calibri" w:cs="Calibri"/>
                            <w:b/>
                            <w:sz w:val="28"/>
                            <w:szCs w:val="28"/>
                          </w:rPr>
                          <w:t xml:space="preserve">au candidat les pages 1/5, 2/5 </w:t>
                        </w:r>
                        <w:r w:rsidRPr="00F83094">
                          <w:rPr>
                            <w:rFonts w:ascii="Calibri" w:hAnsi="Calibri" w:cs="Calibri"/>
                            <w:b/>
                            <w:sz w:val="28"/>
                            <w:szCs w:val="28"/>
                          </w:rPr>
                          <w:t xml:space="preserve">et 5/5 </w:t>
                        </w:r>
                      </w:p>
                      <w:p w14:paraId="3B08BAC9" w14:textId="77777777" w:rsidR="00A7693B" w:rsidRPr="00F83094" w:rsidRDefault="00A7693B" w:rsidP="00083B6A">
                        <w:pPr>
                          <w:rPr>
                            <w:rFonts w:ascii="Calibri" w:hAnsi="Calibri" w:cs="Calibri"/>
                          </w:rPr>
                        </w:pPr>
                      </w:p>
                      <w:p w14:paraId="58F28E9B" w14:textId="77777777" w:rsidR="00A7693B" w:rsidRPr="00F83094" w:rsidRDefault="00A7693B" w:rsidP="00083B6A">
                        <w:pPr>
                          <w:rPr>
                            <w:rFonts w:ascii="Calibri" w:hAnsi="Calibri" w:cs="Calibri"/>
                          </w:rPr>
                        </w:pPr>
                      </w:p>
                      <w:p w14:paraId="6C55A520" w14:textId="77777777" w:rsidR="00A7693B" w:rsidRPr="00F83094" w:rsidRDefault="00A7693B" w:rsidP="00083B6A">
                        <w:pPr>
                          <w:tabs>
                            <w:tab w:val="left" w:pos="644"/>
                          </w:tabs>
                          <w:rPr>
                            <w:rFonts w:ascii="Calibri" w:hAnsi="Calibri" w:cs="Calibri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w:pict>
            </w:r>
            <w:r w:rsidR="00083B6A" w:rsidRPr="00D53804">
              <w:rPr>
                <w:rFonts w:ascii="Calibri" w:hAnsi="Calibri" w:cs="Calibri"/>
                <w:b/>
              </w:rPr>
              <w:t xml:space="preserve">   Date : </w:t>
            </w:r>
            <w:r w:rsidR="00083B6A" w:rsidRPr="00D53804">
              <w:rPr>
                <w:rFonts w:ascii="Calibri" w:hAnsi="Calibri" w:cs="Calibri"/>
              </w:rPr>
              <w:t>………………………………….</w:t>
            </w:r>
          </w:p>
        </w:tc>
        <w:tc>
          <w:tcPr>
            <w:tcW w:w="1484" w:type="dxa"/>
            <w:vMerge/>
            <w:vAlign w:val="center"/>
          </w:tcPr>
          <w:p w14:paraId="73F17615" w14:textId="77777777" w:rsidR="00083B6A" w:rsidRPr="00D53804" w:rsidRDefault="00083B6A" w:rsidP="00F25E5D">
            <w:pPr>
              <w:spacing w:before="120"/>
              <w:ind w:left="142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299292DA" w14:textId="77777777" w:rsidR="00EE333B" w:rsidRPr="00D53804" w:rsidRDefault="00EE333B" w:rsidP="009E1A08">
      <w:pPr>
        <w:rPr>
          <w:rFonts w:ascii="Calibri" w:hAnsi="Calibri" w:cs="Calibri"/>
        </w:rPr>
      </w:pPr>
    </w:p>
    <w:p w14:paraId="771887C3" w14:textId="77777777" w:rsidR="00083B6A" w:rsidRPr="00D53804" w:rsidRDefault="00083B6A" w:rsidP="009E1A08">
      <w:pPr>
        <w:rPr>
          <w:rFonts w:ascii="Calibri" w:hAnsi="Calibri" w:cs="Calibri"/>
        </w:rPr>
      </w:pPr>
    </w:p>
    <w:p w14:paraId="031D4A7D" w14:textId="77777777" w:rsidR="00083B6A" w:rsidRPr="00D53804" w:rsidRDefault="00083B6A" w:rsidP="009E1A08">
      <w:pPr>
        <w:rPr>
          <w:rFonts w:ascii="Calibri" w:hAnsi="Calibri" w:cs="Calibri"/>
        </w:rPr>
      </w:pPr>
    </w:p>
    <w:p w14:paraId="15BF60A0" w14:textId="77777777" w:rsidR="00083B6A" w:rsidRPr="00D53804" w:rsidRDefault="00083B6A" w:rsidP="009E1A08">
      <w:pPr>
        <w:rPr>
          <w:rFonts w:ascii="Calibri" w:hAnsi="Calibri" w:cs="Calibri"/>
        </w:rPr>
      </w:pPr>
    </w:p>
    <w:p w14:paraId="69EA8AFA" w14:textId="77777777" w:rsidR="00083B6A" w:rsidRPr="00D53804" w:rsidRDefault="00083B6A" w:rsidP="009E1A08">
      <w:pPr>
        <w:rPr>
          <w:rFonts w:ascii="Calibri" w:hAnsi="Calibri" w:cs="Calibri"/>
        </w:rPr>
      </w:pPr>
    </w:p>
    <w:p w14:paraId="65E29A25" w14:textId="77777777" w:rsidR="00083B6A" w:rsidRPr="00D53804" w:rsidRDefault="00083B6A" w:rsidP="009E1A08">
      <w:pPr>
        <w:rPr>
          <w:rFonts w:ascii="Calibri" w:hAnsi="Calibri" w:cs="Calibri"/>
        </w:rPr>
      </w:pPr>
    </w:p>
    <w:p w14:paraId="41406AE9" w14:textId="77777777" w:rsidR="00083B6A" w:rsidRPr="00D53804" w:rsidRDefault="00083B6A" w:rsidP="009E1A08">
      <w:pPr>
        <w:rPr>
          <w:rFonts w:ascii="Calibri" w:hAnsi="Calibri" w:cs="Calibri"/>
        </w:rPr>
      </w:pPr>
    </w:p>
    <w:p w14:paraId="5F5254F1" w14:textId="77777777" w:rsidR="00083B6A" w:rsidRPr="00D53804" w:rsidRDefault="00083B6A" w:rsidP="009E1A08">
      <w:pPr>
        <w:rPr>
          <w:rFonts w:ascii="Calibri" w:hAnsi="Calibri" w:cs="Calibri"/>
        </w:rPr>
      </w:pPr>
    </w:p>
    <w:p w14:paraId="74919BC2" w14:textId="77777777" w:rsidR="00083B6A" w:rsidRPr="00D53804" w:rsidRDefault="00083B6A" w:rsidP="009E1A08">
      <w:pPr>
        <w:rPr>
          <w:rFonts w:ascii="Calibri" w:hAnsi="Calibri" w:cs="Calibri"/>
        </w:rPr>
      </w:pPr>
    </w:p>
    <w:p w14:paraId="11114522" w14:textId="77777777" w:rsidR="00083B6A" w:rsidRPr="00D53804" w:rsidRDefault="00083B6A" w:rsidP="009E1A08">
      <w:pPr>
        <w:rPr>
          <w:rFonts w:ascii="Calibri" w:hAnsi="Calibri" w:cs="Calibri"/>
        </w:rPr>
      </w:pPr>
    </w:p>
    <w:p w14:paraId="5E95F34E" w14:textId="77777777" w:rsidR="00000241" w:rsidRPr="00D53804" w:rsidRDefault="00000241" w:rsidP="00000241">
      <w:pPr>
        <w:rPr>
          <w:rFonts w:ascii="Calibri" w:hAnsi="Calibri" w:cs="Calibri"/>
        </w:rPr>
      </w:pPr>
    </w:p>
    <w:p w14:paraId="2BCB6F88" w14:textId="2C832CC3" w:rsidR="007738AE" w:rsidRDefault="00000241" w:rsidP="002109D6">
      <w:pPr>
        <w:spacing w:line="360" w:lineRule="auto"/>
        <w:jc w:val="center"/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A 2 heures du matin, Jérôme essaie de retrouver </w:t>
      </w:r>
      <w:r w:rsidR="009A7FE6">
        <w:rPr>
          <w:rFonts w:ascii="Calibri" w:hAnsi="Calibri" w:cs="Calibri"/>
        </w:rPr>
        <w:t>son téléphone portable.</w:t>
      </w:r>
    </w:p>
    <w:p w14:paraId="491F1DFD" w14:textId="3F5900AB" w:rsidR="007738AE" w:rsidRDefault="009A7FE6" w:rsidP="002109D6">
      <w:pPr>
        <w:spacing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Il l’</w:t>
      </w:r>
      <w:r w:rsidR="00000241" w:rsidRPr="00D53804">
        <w:rPr>
          <w:rFonts w:ascii="Calibri" w:hAnsi="Calibri" w:cs="Calibri"/>
        </w:rPr>
        <w:t>a laissé tomber au fond de la piscine de chez ses parents.</w:t>
      </w:r>
    </w:p>
    <w:p w14:paraId="39A3DBE4" w14:textId="49CE5FEE" w:rsidR="00000241" w:rsidRPr="00D53804" w:rsidRDefault="00000241" w:rsidP="002109D6">
      <w:pPr>
        <w:spacing w:line="360" w:lineRule="auto"/>
        <w:jc w:val="center"/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Il s’équipe </w:t>
      </w:r>
      <w:r w:rsidR="009A7FE6">
        <w:rPr>
          <w:rFonts w:ascii="Calibri" w:hAnsi="Calibri" w:cs="Calibri"/>
        </w:rPr>
        <w:t>alors d’une lampe torche afin de le</w:t>
      </w:r>
      <w:r w:rsidRPr="00D53804">
        <w:rPr>
          <w:rFonts w:ascii="Calibri" w:hAnsi="Calibri" w:cs="Calibri"/>
        </w:rPr>
        <w:t xml:space="preserve"> retrouver.</w:t>
      </w:r>
    </w:p>
    <w:p w14:paraId="4D834679" w14:textId="77777777" w:rsidR="00000241" w:rsidRPr="00D53804" w:rsidRDefault="00000241" w:rsidP="009E1A08">
      <w:pPr>
        <w:rPr>
          <w:rFonts w:ascii="Calibri" w:hAnsi="Calibri" w:cs="Calibri"/>
        </w:rPr>
      </w:pPr>
    </w:p>
    <w:p w14:paraId="40337D34" w14:textId="07FF602D" w:rsidR="00000241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314584B">
          <v:group id="_x0000_s5162" style="position:absolute;margin-left:69.8pt;margin-top:2pt;width:186.95pt;height:181.6pt;z-index:251660288" coordorigin="2240,10539" coordsize="3739,3632">
            <v:shape id="_x0000_s4259" type="#_x0000_t202" style="position:absolute;left:4719;top:10539;width:1260;height:340" stroked="f">
              <v:textbox>
                <w:txbxContent>
                  <w:p w14:paraId="77A17C1B" w14:textId="77777777" w:rsidR="00792700" w:rsidRPr="00F83094" w:rsidRDefault="00792700" w:rsidP="00792700">
                    <w:pPr>
                      <w:jc w:val="center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F83094">
                      <w:rPr>
                        <w:rFonts w:ascii="Calibri" w:hAnsi="Calibri" w:cs="Calibri"/>
                        <w:sz w:val="16"/>
                        <w:szCs w:val="16"/>
                      </w:rPr>
                      <w:t>Lampe torche</w:t>
                    </w:r>
                  </w:p>
                </w:txbxContent>
              </v:textbox>
            </v:shape>
            <v:shape id="_x0000_s4327" type="#_x0000_t202" style="position:absolute;left:3691;top:13831;width:1072;height:340" stroked="f">
              <v:textbox>
                <w:txbxContent>
                  <w:p w14:paraId="40BA00A2" w14:textId="59F4F390" w:rsidR="00792700" w:rsidRPr="00F83094" w:rsidRDefault="009A7FE6" w:rsidP="00792700">
                    <w:pPr>
                      <w:jc w:val="center"/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sz w:val="16"/>
                        <w:szCs w:val="16"/>
                      </w:rPr>
                      <w:t>Téléphone</w:t>
                    </w:r>
                  </w:p>
                </w:txbxContent>
              </v:textbox>
            </v:shape>
            <v:group id="_x0000_s5055" style="position:absolute;left:2240;top:10927;width:3055;height:2789" coordorigin="2240,10634" coordsize="3055,2789">
              <v:group id="_x0000_s4472" style="position:absolute;left:2240;top:10634;width:3055;height:2789" coordorigin="3578,10596" coordsize="3055,2789">
                <v:group id="_x0000_s4299" style="position:absolute;left:5435;top:10596;width:1198;height:1529" coordorigin="6251,2661" coordsize="1198,1529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4300" type="#_x0000_t32" style="position:absolute;left:6251;top:2975;width:959;height:1215;flip:x" o:connectortype="straight"/>
                  <v:shape id="_x0000_s4301" type="#_x0000_t32" style="position:absolute;left:6705;top:3075;width:626;height:1115;flip:x" o:connectortype="straight"/>
                  <v:group id="_x0000_s4302" style="position:absolute;left:7218;top:2661;width:231;height:376" coordorigin="7218,2661" coordsize="231,376">
                    <v:rect id="_x0000_s4303" style="position:absolute;left:7218;top:2916;width:172;height:121;rotation:2199916fd"/>
                    <v:rect id="_x0000_s4304" style="position:absolute;left:7378;top:2661;width:71;height:281;rotation:2199916fd" fillcolor="black"/>
                  </v:group>
                </v:group>
                <v:group id="_x0000_s4460" style="position:absolute;left:3578;top:11969;width:2987;height:1416" coordorigin="3578,11969" coordsize="2987,1416">
                  <v:group id="_x0000_s4461" style="position:absolute;left:3578;top:11969;width:2975;height:1416" coordorigin="9993,5709" coordsize="2360,2581">
                    <v:rect id="_x0000_s4462" style="position:absolute;left:9993;top:5810;width:2357;height:2462" stroked="f" strokeweight="1pt"/>
                    <v:group id="_x0000_s4463" style="position:absolute;left:9993;top:5709;width:2360;height:2581" coordorigin="851,2550" coordsize="682,863">
                      <v:line id="_x0000_s4464" style="position:absolute" from="1532,2550" to="1533,2911" strokeweight="1pt">
                        <v:stroke startarrowwidth="wide" startarrowlength="short" endarrowwidth="wide" endarrowlength="short"/>
                      </v:line>
                      <v:line id="_x0000_s4465" style="position:absolute" from="851,2550" to="852,2911" strokeweight="1pt">
                        <v:stroke startarrowwidth="wide" startarrowlength="short" endarrowwidth="wide" endarrowlength="short"/>
                      </v:line>
                      <v:group id="_x0000_s4466" style="position:absolute;left:851;top:2903;width:682;height:510" coordorigin="851,2903" coordsize="682,510">
                        <v:line id="_x0000_s4467" style="position:absolute" from="851,2903" to="852,3413" strokeweight="1pt">
                          <v:stroke startarrowwidth="wide" startarrowlength="short" endarrowwidth="wide" endarrowlength="short"/>
                        </v:line>
                        <v:line id="_x0000_s4468" style="position:absolute" from="851,3412" to="1533,3413" strokeweight="1pt">
                          <v:stroke startarrowwidth="wide" startarrowlength="short" endarrowwidth="wide" endarrowlength="short"/>
                        </v:line>
                        <v:line id="_x0000_s4469" style="position:absolute" from="1532,2909" to="1533,3413" strokeweight="1pt">
                          <v:stroke startarrowwidth="wide" startarrowlength="short" endarrowwidth="wide" endarrowlength="short"/>
                        </v:line>
                      </v:group>
                    </v:group>
                  </v:group>
                  <v:rect id="_x0000_s4470" style="position:absolute;left:5426;top:13262;width:185;height:123" fillcolor="black"/>
                  <v:shape id="_x0000_s4471" type="#_x0000_t32" style="position:absolute;left:3594;top:12024;width:2971;height:6;flip:x y" o:connectortype="straight"/>
                </v:group>
              </v:group>
              <v:shape id="_x0000_s5054" type="#_x0000_t202" style="position:absolute;left:4028;top:13218;width:284;height:143" stroked="f">
                <v:textbox style="mso-next-textbox:#_x0000_s5054">
                  <w:txbxContent>
                    <w:p w14:paraId="61DB5333" w14:textId="77777777" w:rsidR="00025DDC" w:rsidRDefault="00025DDC"/>
                  </w:txbxContent>
                </v:textbox>
              </v:shape>
            </v:group>
          </v:group>
        </w:pict>
      </w:r>
    </w:p>
    <w:p w14:paraId="1257074A" w14:textId="77777777" w:rsidR="00000241" w:rsidRPr="00D53804" w:rsidRDefault="00FF28BF" w:rsidP="009E1A0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pict w14:anchorId="3487458F">
          <v:shape id="_x0000_s4654" type="#_x0000_t202" style="position:absolute;margin-left:27.85pt;margin-top:13.75pt;width:51.7pt;height:21.5pt;z-index:251646976" stroked="f">
            <v:textbox style="mso-next-textbox:#_x0000_s4654">
              <w:txbxContent>
                <w:p w14:paraId="23A78E0B" w14:textId="77777777" w:rsidR="009F5B98" w:rsidRPr="00F83094" w:rsidRDefault="009F5B98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F83094">
                    <w:rPr>
                      <w:rFonts w:ascii="Calibri" w:hAnsi="Calibri" w:cs="Calibri"/>
                      <w:sz w:val="16"/>
                      <w:szCs w:val="16"/>
                    </w:rPr>
                    <w:t>Eau</w:t>
                  </w:r>
                </w:p>
              </w:txbxContent>
            </v:textbox>
          </v:shape>
        </w:pict>
      </w:r>
    </w:p>
    <w:p w14:paraId="2FBF5BBB" w14:textId="6B196501" w:rsidR="00000241" w:rsidRPr="00D53804" w:rsidRDefault="00FF28BF" w:rsidP="009E1A08">
      <w:pPr>
        <w:rPr>
          <w:rFonts w:ascii="Calibri" w:hAnsi="Calibri" w:cs="Calibri"/>
          <w:b/>
        </w:rPr>
      </w:pPr>
      <w:r>
        <w:rPr>
          <w:rFonts w:ascii="Calibri" w:hAnsi="Calibri" w:cs="Calibri"/>
          <w:noProof/>
        </w:rPr>
        <w:pict w14:anchorId="4DEA673C">
          <v:shape id="_x0000_s4490" type="#_x0000_t75" style="position:absolute;margin-left:294.5pt;margin-top:11.65pt;width:176.6pt;height:116.8pt;z-index:251643904;mso-position-horizontal-relative:text;mso-position-vertical-relative:text;mso-width-relative:page;mso-height-relative:page">
            <v:imagedata r:id="rId9" o:title="26FBC7F6"/>
          </v:shape>
        </w:pict>
      </w:r>
      <w:r>
        <w:rPr>
          <w:rFonts w:ascii="Calibri" w:hAnsi="Calibri" w:cs="Calibri"/>
          <w:b/>
          <w:noProof/>
        </w:rPr>
        <w:pict w14:anchorId="5AE364B3">
          <v:shape id="_x0000_s5056" type="#_x0000_t32" style="position:absolute;margin-left:48pt;margin-top:12.5pt;width:72.6pt;height:54.65pt;z-index:251661312" o:connectortype="straight">
            <v:stroke endarrow="block"/>
          </v:shape>
        </w:pict>
      </w:r>
    </w:p>
    <w:p w14:paraId="5B2ED11A" w14:textId="77777777" w:rsidR="00000241" w:rsidRPr="00D53804" w:rsidRDefault="00000241" w:rsidP="009E1A08">
      <w:pPr>
        <w:rPr>
          <w:rFonts w:ascii="Calibri" w:hAnsi="Calibri" w:cs="Calibri"/>
        </w:rPr>
      </w:pPr>
    </w:p>
    <w:p w14:paraId="2E18A6D1" w14:textId="77777777" w:rsidR="00000241" w:rsidRPr="00D53804" w:rsidRDefault="00000241" w:rsidP="009E1A08">
      <w:pPr>
        <w:rPr>
          <w:rFonts w:ascii="Calibri" w:hAnsi="Calibri" w:cs="Calibri"/>
        </w:rPr>
      </w:pPr>
    </w:p>
    <w:p w14:paraId="02C467A3" w14:textId="77777777" w:rsidR="00000241" w:rsidRPr="00D53804" w:rsidRDefault="00000241" w:rsidP="009E1A08">
      <w:pPr>
        <w:rPr>
          <w:rFonts w:ascii="Calibri" w:hAnsi="Calibri" w:cs="Calibri"/>
        </w:rPr>
      </w:pPr>
    </w:p>
    <w:p w14:paraId="43C8852C" w14:textId="77777777" w:rsidR="00000241" w:rsidRPr="00D53804" w:rsidRDefault="00000241" w:rsidP="009E1A08">
      <w:pPr>
        <w:rPr>
          <w:rFonts w:ascii="Calibri" w:hAnsi="Calibri" w:cs="Calibri"/>
        </w:rPr>
      </w:pPr>
    </w:p>
    <w:p w14:paraId="7EA9C239" w14:textId="77777777" w:rsidR="00000241" w:rsidRPr="00D53804" w:rsidRDefault="00000241" w:rsidP="009E1A08">
      <w:pPr>
        <w:rPr>
          <w:rFonts w:ascii="Calibri" w:hAnsi="Calibri" w:cs="Calibri"/>
        </w:rPr>
      </w:pPr>
    </w:p>
    <w:p w14:paraId="518D025C" w14:textId="77777777" w:rsidR="00000241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23915798">
          <v:shape id="_x0000_s4332" type="#_x0000_t202" style="position:absolute;margin-left:88.1pt;margin-top:6.55pt;width:45.1pt;height:17pt;z-index:251648000" stroked="f">
            <v:textbox>
              <w:txbxContent>
                <w:p w14:paraId="34ECE6C2" w14:textId="77777777" w:rsidR="00792700" w:rsidRPr="00F83094" w:rsidRDefault="00792700" w:rsidP="00792700">
                  <w:pPr>
                    <w:jc w:val="center"/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F83094">
                    <w:rPr>
                      <w:rFonts w:ascii="Calibri" w:hAnsi="Calibri" w:cs="Calibri"/>
                      <w:sz w:val="16"/>
                      <w:szCs w:val="16"/>
                    </w:rPr>
                    <w:t>Piscine</w:t>
                  </w:r>
                </w:p>
              </w:txbxContent>
            </v:textbox>
          </v:shape>
        </w:pict>
      </w:r>
    </w:p>
    <w:p w14:paraId="29A074CA" w14:textId="20A09C86" w:rsidR="00000241" w:rsidRPr="00D53804" w:rsidRDefault="00000241" w:rsidP="009E1A08">
      <w:pPr>
        <w:rPr>
          <w:rFonts w:ascii="Calibri" w:hAnsi="Calibri" w:cs="Calibri"/>
        </w:rPr>
      </w:pPr>
    </w:p>
    <w:p w14:paraId="0BAD3C68" w14:textId="708A1560" w:rsidR="00000241" w:rsidRPr="00D53804" w:rsidRDefault="00000241" w:rsidP="009E1A08">
      <w:pPr>
        <w:rPr>
          <w:rFonts w:ascii="Calibri" w:hAnsi="Calibri" w:cs="Calibri"/>
        </w:rPr>
      </w:pPr>
    </w:p>
    <w:p w14:paraId="0FF31F27" w14:textId="77777777" w:rsidR="00000241" w:rsidRPr="00D53804" w:rsidRDefault="00000241" w:rsidP="009E1A08">
      <w:pPr>
        <w:rPr>
          <w:rFonts w:ascii="Calibri" w:hAnsi="Calibri" w:cs="Calibri"/>
        </w:rPr>
      </w:pPr>
    </w:p>
    <w:p w14:paraId="7CFEC593" w14:textId="77777777" w:rsidR="00000241" w:rsidRPr="00D53804" w:rsidRDefault="00000241" w:rsidP="009E1A08">
      <w:pPr>
        <w:rPr>
          <w:rFonts w:ascii="Calibri" w:hAnsi="Calibri" w:cs="Calibri"/>
        </w:rPr>
      </w:pPr>
    </w:p>
    <w:p w14:paraId="54EE9143" w14:textId="77777777" w:rsidR="00000241" w:rsidRPr="00D53804" w:rsidRDefault="00000241" w:rsidP="009E1A08">
      <w:pPr>
        <w:rPr>
          <w:rFonts w:ascii="Calibri" w:hAnsi="Calibri" w:cs="Calibri"/>
        </w:rPr>
      </w:pPr>
    </w:p>
    <w:p w14:paraId="5F4790BA" w14:textId="3A682DD9" w:rsidR="00000241" w:rsidRPr="00D53804" w:rsidRDefault="00000241" w:rsidP="009E1A08">
      <w:pPr>
        <w:rPr>
          <w:rFonts w:ascii="Calibri" w:hAnsi="Calibri" w:cs="Calibri"/>
        </w:rPr>
      </w:pPr>
    </w:p>
    <w:p w14:paraId="57882428" w14:textId="55FD6CD8" w:rsidR="00000241" w:rsidRPr="00D53804" w:rsidRDefault="00000241" w:rsidP="009E1A08">
      <w:pPr>
        <w:rPr>
          <w:rFonts w:ascii="Calibri" w:hAnsi="Calibri" w:cs="Calibri"/>
        </w:rPr>
      </w:pPr>
      <w:r w:rsidRPr="00D53804">
        <w:rPr>
          <w:rFonts w:ascii="Calibri" w:hAnsi="Calibri" w:cs="Calibri"/>
          <w:b/>
          <w:u w:val="single"/>
        </w:rPr>
        <w:t>Problématique </w:t>
      </w:r>
      <w:r w:rsidRPr="00D53804">
        <w:rPr>
          <w:rFonts w:ascii="Calibri" w:hAnsi="Calibri" w:cs="Calibri"/>
        </w:rPr>
        <w:t>:</w:t>
      </w:r>
      <w:r w:rsidRPr="00D53804">
        <w:rPr>
          <w:rFonts w:ascii="Calibri" w:hAnsi="Calibri" w:cs="Calibri"/>
          <w:b/>
        </w:rPr>
        <w:t xml:space="preserve"> </w:t>
      </w:r>
      <w:r w:rsidR="00FF28BF">
        <w:rPr>
          <w:rFonts w:ascii="Calibri" w:hAnsi="Calibri" w:cs="Calibri"/>
          <w:b/>
        </w:rPr>
        <w:t>ou doit être situé le téléphone pour pouvoir être éclairé par la lampe torche</w:t>
      </w:r>
      <w:bookmarkStart w:id="0" w:name="_GoBack"/>
      <w:bookmarkEnd w:id="0"/>
      <w:r w:rsidRPr="00D53804">
        <w:rPr>
          <w:rFonts w:ascii="Calibri" w:hAnsi="Calibri" w:cs="Calibri"/>
          <w:b/>
        </w:rPr>
        <w:t> ?</w:t>
      </w:r>
    </w:p>
    <w:p w14:paraId="1CE004A6" w14:textId="77777777" w:rsidR="00000241" w:rsidRPr="00D53804" w:rsidRDefault="00000241" w:rsidP="009E1A08">
      <w:pPr>
        <w:rPr>
          <w:rFonts w:ascii="Calibri" w:hAnsi="Calibri" w:cs="Calibri"/>
        </w:rPr>
      </w:pPr>
    </w:p>
    <w:p w14:paraId="591F2048" w14:textId="77777777" w:rsidR="00000241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F21A29">
          <v:shape id="_x0000_s4618" type="#_x0000_t202" style="position:absolute;margin-left:483.9pt;margin-top:.95pt;width:29.95pt;height:18.45pt;z-index:251645952" stroked="f">
            <v:textbox style="mso-next-textbox:#_x0000_s4618">
              <w:txbxContent>
                <w:p w14:paraId="1C3A9153" w14:textId="77777777" w:rsidR="00285406" w:rsidRPr="002974B3" w:rsidRDefault="00285406" w:rsidP="00285406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1/5</w:t>
                  </w:r>
                </w:p>
              </w:txbxContent>
            </v:textbox>
          </v:shape>
        </w:pict>
      </w:r>
    </w:p>
    <w:p w14:paraId="4A199327" w14:textId="77777777" w:rsidR="00860D92" w:rsidRPr="00D53804" w:rsidRDefault="00860D92" w:rsidP="00860D92">
      <w:pPr>
        <w:rPr>
          <w:rFonts w:ascii="Calibri" w:hAnsi="Calibri" w:cs="Calibri"/>
          <w:b/>
          <w:u w:val="single"/>
        </w:rPr>
      </w:pPr>
      <w:r w:rsidRPr="00D53804">
        <w:rPr>
          <w:rFonts w:ascii="Calibri" w:hAnsi="Calibri" w:cs="Calibri"/>
          <w:b/>
          <w:u w:val="single"/>
        </w:rPr>
        <w:lastRenderedPageBreak/>
        <w:t>Partie A: Appropriation de la problématique</w:t>
      </w:r>
    </w:p>
    <w:p w14:paraId="522F14CF" w14:textId="77777777" w:rsidR="00860D92" w:rsidRPr="00D53804" w:rsidRDefault="00860D92" w:rsidP="00860D92">
      <w:pPr>
        <w:rPr>
          <w:rFonts w:ascii="Calibri" w:hAnsi="Calibri" w:cs="Calibri"/>
        </w:rPr>
      </w:pPr>
    </w:p>
    <w:p w14:paraId="733E3AA3" w14:textId="57ED7F2C" w:rsidR="00860D92" w:rsidRPr="00D53804" w:rsidRDefault="00860D92" w:rsidP="00B668B6">
      <w:pPr>
        <w:numPr>
          <w:ilvl w:val="0"/>
          <w:numId w:val="45"/>
        </w:num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Formuler votre hypothèse en indiquant la situation qui vous semble </w:t>
      </w:r>
      <w:r w:rsidR="00C10629">
        <w:rPr>
          <w:rFonts w:ascii="Calibri" w:hAnsi="Calibri" w:cs="Calibri"/>
        </w:rPr>
        <w:t>exacte</w:t>
      </w:r>
      <w:r w:rsidR="001A4D1D">
        <w:rPr>
          <w:rFonts w:ascii="Calibri" w:hAnsi="Calibri" w:cs="Calibri"/>
        </w:rPr>
        <w:t> :</w:t>
      </w:r>
    </w:p>
    <w:p w14:paraId="355C7F91" w14:textId="323B338C" w:rsidR="00860D92" w:rsidRPr="00D53804" w:rsidRDefault="00B668B6" w:rsidP="00B668B6">
      <w:pPr>
        <w:rPr>
          <w:rFonts w:ascii="Calibri" w:hAnsi="Calibri" w:cs="Calibri"/>
          <w:i/>
          <w:iCs/>
        </w:rPr>
      </w:pPr>
      <w:r w:rsidRPr="00D53804">
        <w:rPr>
          <w:rFonts w:ascii="Calibri" w:hAnsi="Calibri" w:cs="Calibri"/>
        </w:rPr>
        <w:t xml:space="preserve">                                                       </w:t>
      </w:r>
      <w:r w:rsidR="00860D92" w:rsidRPr="00D53804">
        <w:rPr>
          <w:rFonts w:ascii="Calibri" w:hAnsi="Calibri" w:cs="Calibri"/>
          <w:i/>
          <w:iCs/>
        </w:rPr>
        <w:t>(Argumenter votre réponse)</w:t>
      </w:r>
    </w:p>
    <w:p w14:paraId="3896BD5C" w14:textId="693FD5DD" w:rsidR="00860D92" w:rsidRPr="00D53804" w:rsidRDefault="00860D92" w:rsidP="00860D92">
      <w:pPr>
        <w:rPr>
          <w:rFonts w:ascii="Calibri" w:hAnsi="Calibri" w:cs="Calibri"/>
        </w:rPr>
      </w:pPr>
    </w:p>
    <w:p w14:paraId="09EB4A8B" w14:textId="50FC6E7A" w:rsidR="00000241" w:rsidRPr="00D53804" w:rsidRDefault="00FF28BF" w:rsidP="009E1A08">
      <w:pPr>
        <w:rPr>
          <w:rFonts w:ascii="Calibri" w:hAnsi="Calibri" w:cs="Calibri"/>
        </w:rPr>
      </w:pPr>
      <w:r>
        <w:rPr>
          <w:noProof/>
        </w:rPr>
        <w:pict w14:anchorId="6583D938">
          <v:shape id="_x0000_s5215" type="#_x0000_t75" style="position:absolute;margin-left:.45pt;margin-top:1.45pt;width:499.8pt;height:200.9pt;z-index:251673600;visibility:visible;mso-wrap-style:square;mso-position-horizontal-relative:text;mso-position-vertical-relative:text;mso-width-relative:page;mso-height-relative:page">
            <v:imagedata r:id="rId10" o:title="" croptop="1024f" cropleft="913f" cropright="1679f"/>
          </v:shape>
        </w:pict>
      </w:r>
    </w:p>
    <w:p w14:paraId="22975AFD" w14:textId="77777777" w:rsidR="00000241" w:rsidRPr="00D53804" w:rsidRDefault="00000241" w:rsidP="009E1A08">
      <w:pPr>
        <w:rPr>
          <w:rFonts w:ascii="Calibri" w:hAnsi="Calibri" w:cs="Calibri"/>
        </w:rPr>
      </w:pPr>
    </w:p>
    <w:p w14:paraId="238A60FF" w14:textId="77777777" w:rsidR="00000241" w:rsidRPr="00D53804" w:rsidRDefault="00000241" w:rsidP="009E1A08">
      <w:pPr>
        <w:rPr>
          <w:rFonts w:ascii="Calibri" w:hAnsi="Calibri" w:cs="Calibri"/>
        </w:rPr>
      </w:pPr>
    </w:p>
    <w:p w14:paraId="0EB7DC40" w14:textId="6FFF3820" w:rsidR="00000241" w:rsidRPr="00D53804" w:rsidRDefault="00000241" w:rsidP="009E1A08">
      <w:pPr>
        <w:rPr>
          <w:rFonts w:ascii="Calibri" w:hAnsi="Calibri" w:cs="Calibri"/>
        </w:rPr>
      </w:pPr>
    </w:p>
    <w:p w14:paraId="3E892CE9" w14:textId="77777777" w:rsidR="00000241" w:rsidRPr="00D53804" w:rsidRDefault="00000241" w:rsidP="009E1A08">
      <w:pPr>
        <w:rPr>
          <w:rFonts w:ascii="Calibri" w:hAnsi="Calibri" w:cs="Calibri"/>
        </w:rPr>
      </w:pPr>
    </w:p>
    <w:p w14:paraId="2F8CC02F" w14:textId="77777777" w:rsidR="00000241" w:rsidRPr="00D53804" w:rsidRDefault="00000241" w:rsidP="009E1A08">
      <w:pPr>
        <w:rPr>
          <w:rFonts w:ascii="Calibri" w:hAnsi="Calibri" w:cs="Calibri"/>
        </w:rPr>
      </w:pPr>
    </w:p>
    <w:p w14:paraId="45B5A73C" w14:textId="34EFFA47" w:rsidR="00000241" w:rsidRPr="00D53804" w:rsidRDefault="00000241" w:rsidP="009E1A08">
      <w:pPr>
        <w:rPr>
          <w:rFonts w:ascii="Calibri" w:hAnsi="Calibri" w:cs="Calibri"/>
        </w:rPr>
      </w:pPr>
    </w:p>
    <w:p w14:paraId="64DD92AB" w14:textId="4794FD38" w:rsidR="00000241" w:rsidRPr="00D53804" w:rsidRDefault="00000241" w:rsidP="009E1A08">
      <w:pPr>
        <w:rPr>
          <w:rFonts w:ascii="Calibri" w:hAnsi="Calibri" w:cs="Calibri"/>
        </w:rPr>
      </w:pPr>
    </w:p>
    <w:p w14:paraId="23509D37" w14:textId="0AD3E58C" w:rsidR="00000241" w:rsidRPr="00D53804" w:rsidRDefault="00000241" w:rsidP="009E1A08">
      <w:pPr>
        <w:rPr>
          <w:rFonts w:ascii="Calibri" w:hAnsi="Calibri" w:cs="Calibri"/>
        </w:rPr>
      </w:pPr>
    </w:p>
    <w:p w14:paraId="66ABFA74" w14:textId="2177ACFA" w:rsidR="00000241" w:rsidRPr="00D53804" w:rsidRDefault="00000241" w:rsidP="009E1A08">
      <w:pPr>
        <w:rPr>
          <w:rFonts w:ascii="Calibri" w:hAnsi="Calibri" w:cs="Calibri"/>
        </w:rPr>
      </w:pPr>
    </w:p>
    <w:p w14:paraId="6EB42C2C" w14:textId="2E00BCD7" w:rsidR="00000241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60E548FC">
          <v:shape id="_x0000_s5058" type="#_x0000_t202" style="position:absolute;margin-left:437.45pt;margin-top:11.65pt;width:17.55pt;height:7.1pt;z-index:251663360" stroked="f">
            <v:textbox style="mso-next-textbox:#_x0000_s5058">
              <w:txbxContent>
                <w:p w14:paraId="4B1FF407" w14:textId="5E6165A5" w:rsidR="00715184" w:rsidRPr="00715184" w:rsidRDefault="00715184" w:rsidP="0071518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 w14:anchorId="60E548FC">
          <v:shape id="_x0000_s5060" type="#_x0000_t202" style="position:absolute;margin-left:437.45pt;margin-top:11.65pt;width:15.6pt;height:7.15pt;z-index:251664384" stroked="f">
            <v:textbox style="mso-next-textbox:#_x0000_s5060">
              <w:txbxContent>
                <w:p w14:paraId="2FFBE186" w14:textId="77777777" w:rsidR="00715184" w:rsidRDefault="00715184" w:rsidP="00715184"/>
              </w:txbxContent>
            </v:textbox>
          </v:shape>
        </w:pict>
      </w:r>
      <w:r>
        <w:rPr>
          <w:rFonts w:ascii="Calibri" w:hAnsi="Calibri" w:cs="Calibri"/>
          <w:noProof/>
        </w:rPr>
        <w:pict w14:anchorId="60E548FC">
          <v:shape id="_x0000_s5057" type="#_x0000_t202" style="position:absolute;margin-left:90.3pt;margin-top:11.65pt;width:15.6pt;height:7.15pt;z-index:251662336" stroked="f">
            <v:textbox style="mso-next-textbox:#_x0000_s5057">
              <w:txbxContent>
                <w:p w14:paraId="135EA89A" w14:textId="77777777" w:rsidR="00715184" w:rsidRDefault="00715184"/>
              </w:txbxContent>
            </v:textbox>
          </v:shape>
        </w:pict>
      </w:r>
    </w:p>
    <w:p w14:paraId="110F93BE" w14:textId="7A5E1EFC" w:rsidR="00000241" w:rsidRPr="00D53804" w:rsidRDefault="00000241" w:rsidP="009E1A08">
      <w:pPr>
        <w:rPr>
          <w:rFonts w:ascii="Calibri" w:hAnsi="Calibri" w:cs="Calibri"/>
        </w:rPr>
      </w:pPr>
    </w:p>
    <w:p w14:paraId="1DA387F6" w14:textId="7E4AE383" w:rsidR="00000241" w:rsidRPr="00D53804" w:rsidRDefault="00000241" w:rsidP="009E1A08">
      <w:pPr>
        <w:rPr>
          <w:rFonts w:ascii="Calibri" w:hAnsi="Calibri" w:cs="Calibri"/>
        </w:rPr>
      </w:pPr>
    </w:p>
    <w:p w14:paraId="25A3BB17" w14:textId="7978285B" w:rsidR="00000241" w:rsidRPr="00D53804" w:rsidRDefault="00000241" w:rsidP="009E1A08">
      <w:pPr>
        <w:rPr>
          <w:rFonts w:ascii="Calibri" w:hAnsi="Calibri" w:cs="Calibri"/>
        </w:rPr>
      </w:pPr>
    </w:p>
    <w:p w14:paraId="154D2937" w14:textId="734FD75D" w:rsidR="00860D92" w:rsidRPr="00D53804" w:rsidRDefault="00860D92" w:rsidP="00860D92">
      <w:pPr>
        <w:rPr>
          <w:rFonts w:ascii="Calibri" w:hAnsi="Calibri" w:cs="Calibri"/>
        </w:rPr>
      </w:pPr>
      <w:r w:rsidRPr="00D53804">
        <w:rPr>
          <w:rFonts w:ascii="Calibri" w:hAnsi="Calibri" w:cs="Calibri"/>
        </w:rPr>
        <w:t>……………………………………</w:t>
      </w:r>
      <w:r w:rsidR="00B668B6" w:rsidRPr="00D53804">
        <w:rPr>
          <w:rFonts w:ascii="Calibri" w:hAnsi="Calibri" w:cs="Calibri"/>
        </w:rPr>
        <w:t>...................................................</w:t>
      </w:r>
      <w:r w:rsidRPr="00D53804">
        <w:rPr>
          <w:rFonts w:ascii="Calibri" w:hAnsi="Calibri" w:cs="Calibri"/>
        </w:rPr>
        <w:t>……………………………………………………………………….</w:t>
      </w:r>
    </w:p>
    <w:p w14:paraId="4C32DDE0" w14:textId="77777777" w:rsidR="00860D92" w:rsidRPr="00D53804" w:rsidRDefault="00860D92" w:rsidP="00860D92">
      <w:pPr>
        <w:rPr>
          <w:rFonts w:ascii="Calibri" w:hAnsi="Calibri" w:cs="Calibri"/>
        </w:rPr>
      </w:pPr>
    </w:p>
    <w:p w14:paraId="2803C16D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219942EA" w14:textId="77777777" w:rsidR="00860D92" w:rsidRPr="00D53804" w:rsidRDefault="00860D92" w:rsidP="00860D92">
      <w:pPr>
        <w:rPr>
          <w:rFonts w:ascii="Calibri" w:hAnsi="Calibri" w:cs="Calibri"/>
        </w:rPr>
      </w:pPr>
    </w:p>
    <w:p w14:paraId="77880EC1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5B71C0BF" w14:textId="77777777" w:rsidR="00860D92" w:rsidRPr="00D53804" w:rsidRDefault="00860D92" w:rsidP="00860D92">
      <w:pPr>
        <w:rPr>
          <w:rFonts w:ascii="Calibri" w:hAnsi="Calibri" w:cs="Calibri"/>
        </w:rPr>
      </w:pPr>
    </w:p>
    <w:p w14:paraId="39AAF355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2AD858F7" w14:textId="77777777" w:rsidR="00000241" w:rsidRPr="00D53804" w:rsidRDefault="00000241" w:rsidP="009E1A08">
      <w:pPr>
        <w:rPr>
          <w:rFonts w:ascii="Calibri" w:hAnsi="Calibri" w:cs="Calibri"/>
        </w:rPr>
      </w:pPr>
    </w:p>
    <w:p w14:paraId="5FF18BFD" w14:textId="77777777" w:rsidR="00B668B6" w:rsidRPr="00D53804" w:rsidRDefault="00B668B6" w:rsidP="00860D92">
      <w:pPr>
        <w:rPr>
          <w:rFonts w:ascii="Calibri" w:hAnsi="Calibri" w:cs="Calibri"/>
        </w:rPr>
      </w:pPr>
    </w:p>
    <w:p w14:paraId="649039FD" w14:textId="4B8C49A1" w:rsidR="00860D92" w:rsidRPr="00D53804" w:rsidRDefault="00860D92" w:rsidP="009453E7">
      <w:pPr>
        <w:numPr>
          <w:ilvl w:val="0"/>
          <w:numId w:val="45"/>
        </w:num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Choisir, parmi les deux expériences proposées, celle qui vous permet d’étudier le phénomène observé </w:t>
      </w:r>
    </w:p>
    <w:p w14:paraId="0C0D96E0" w14:textId="184C47E0" w:rsidR="00860D92" w:rsidRPr="0030473C" w:rsidRDefault="00B668B6" w:rsidP="00860D92">
      <w:pPr>
        <w:rPr>
          <w:rFonts w:ascii="Calibri" w:hAnsi="Calibri" w:cs="Calibri"/>
          <w:i/>
          <w:iCs/>
        </w:rPr>
      </w:pPr>
      <w:r w:rsidRPr="00D53804">
        <w:rPr>
          <w:rFonts w:ascii="Calibri" w:hAnsi="Calibri" w:cs="Calibri"/>
        </w:rPr>
        <w:t xml:space="preserve">                                                                   </w:t>
      </w:r>
      <w:r w:rsidR="00860D92" w:rsidRPr="0030473C">
        <w:rPr>
          <w:rFonts w:ascii="Calibri" w:hAnsi="Calibri" w:cs="Calibri"/>
          <w:i/>
          <w:iCs/>
        </w:rPr>
        <w:t xml:space="preserve">(Justifier votre choix) </w:t>
      </w:r>
    </w:p>
    <w:p w14:paraId="0061BB70" w14:textId="77777777" w:rsidR="00000241" w:rsidRPr="00D53804" w:rsidRDefault="00000241" w:rsidP="009E1A08">
      <w:pPr>
        <w:rPr>
          <w:rFonts w:ascii="Calibri" w:hAnsi="Calibri" w:cs="Calibri"/>
        </w:rPr>
      </w:pPr>
    </w:p>
    <w:p w14:paraId="406063AC" w14:textId="77777777" w:rsidR="00083B6A" w:rsidRPr="00D53804" w:rsidRDefault="00083B6A" w:rsidP="009E1A08">
      <w:pPr>
        <w:rPr>
          <w:rFonts w:ascii="Calibri" w:hAnsi="Calibri" w:cs="Calibri"/>
        </w:rPr>
      </w:pPr>
    </w:p>
    <w:p w14:paraId="4CDC88DD" w14:textId="77777777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7605402F">
          <v:group id="_x0000_s4491" style="position:absolute;margin-left:36.35pt;margin-top:6.35pt;width:414.5pt;height:144.55pt;z-index:251644928" coordorigin="1305,9497" coordsize="8290,2891">
            <v:group id="_x0000_s4492" style="position:absolute;left:1305;top:9497;width:4660;height:2891" coordorigin="836,7023" coordsize="4660,2891">
              <v:group id="_x0000_s4493" style="position:absolute;left:836;top:7592;width:4660;height:2322" coordorigin="1182,2238" coordsize="4660,2322">
                <v:group id="_x0000_s4494" style="position:absolute;left:1182;top:2710;width:1468;height:567" coordorigin="1829,3417" coordsize="1468,567">
                  <v:shape id="_x0000_s4495" type="#_x0000_t202" style="position:absolute;left:1829;top:3417;width:1310;height:406" stroked="f">
                    <v:textbox style="mso-next-textbox:#_x0000_s4495">
                      <w:txbxContent>
                        <w:p w14:paraId="279B5DAA" w14:textId="77777777" w:rsidR="00860D92" w:rsidRPr="008E6F66" w:rsidRDefault="00860D92" w:rsidP="00860D9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Disque gradué</w:t>
                          </w:r>
                        </w:p>
                      </w:txbxContent>
                    </v:textbox>
                  </v:shape>
                  <v:shape id="_x0000_s4496" type="#_x0000_t32" style="position:absolute;left:2961;top:3619;width:336;height:365" o:connectortype="straight">
                    <v:stroke endarrow="block"/>
                  </v:shape>
                </v:group>
                <v:group id="_x0000_s4497" style="position:absolute;left:2452;top:2428;width:1768;height:2132" coordorigin="2502,4742" coordsize="1768,2132">
                  <v:group id="_x0000_s4498" style="position:absolute;left:2502;top:5100;width:1768;height:1774" coordorigin="2502,5100" coordsize="1768,1774">
                    <v:group id="_x0000_s4499" style="position:absolute;left:2499;top:5103;width:1774;height:1768;rotation:270;mso-position-horizontal-relative:char" coordorigin="1825,2857" coordsize="3221,3211" o:allowincell="f">
                      <o:lock v:ext="edit" aspectratio="t"/>
                      <v:oval id="_x0000_s4500" style="position:absolute;left:1826;top:2857;width:3211;height:3211" filled="f" strokeweight="1pt">
                        <o:lock v:ext="edit" aspectratio="t"/>
                      </v:oval>
                      <v:line id="_x0000_s4501" style="position:absolute;flip:y" from="4157,3078" to="4243,3225" strokeweight="1pt">
                        <v:stroke startarrowwidth="wide" endarrowwidth="wide"/>
                        <o:lock v:ext="edit" aspectratio="t"/>
                      </v:line>
                      <v:line id="_x0000_s4502" style="position:absolute;flip:y" from="4677,3665" to="4832,3755" strokeweight="1pt">
                        <v:stroke startarrowwidth="wide" endarrowwidth="wide"/>
                        <o:lock v:ext="edit" aspectratio="t"/>
                      </v:line>
                      <v:line id="_x0000_s4503" style="position:absolute;flip:y" from="4850,4230" to="5024,4257" strokeweight="1pt">
                        <v:stroke startarrowwidth="wide" endarrowwidth="wide"/>
                        <o:lock v:ext="edit" aspectratio="t"/>
                      </v:line>
                      <v:line id="_x0000_s4504" style="position:absolute;flip:y" from="4783,3944" to="4957,4005" strokeweight="1pt">
                        <v:stroke startarrowwidth="wide" endarrowwidth="wide"/>
                        <o:lock v:ext="edit" aspectratio="t"/>
                      </v:line>
                      <v:line id="_x0000_s4505" style="position:absolute;flip:y" from="4543,3439" to="4677,3551" strokeweight="1pt">
                        <v:stroke startarrowwidth="wide" endarrowwidth="wide"/>
                        <o:lock v:ext="edit" aspectratio="t"/>
                      </v:line>
                      <v:line id="_x0000_s4506" style="position:absolute;flip:y" from="4364,3238" to="4477,3372" strokeweight="1pt">
                        <v:stroke startarrowwidth="wide" endarrowwidth="wide"/>
                        <o:lock v:ext="edit" aspectratio="t"/>
                      </v:line>
                      <v:line id="_x0000_s4507" style="position:absolute;flip:y" from="3699,2884" to="3732,3058" strokeweight="1pt">
                        <v:stroke startarrowwidth="wide" endarrowwidth="wide"/>
                        <o:lock v:ext="edit" aspectratio="t"/>
                      </v:line>
                      <v:line id="_x0000_s4508" style="position:absolute;flip:y" from="3933,2950" to="3998,3124" strokeweight="1pt">
                        <v:stroke startarrowwidth="wide" endarrowwidth="wide"/>
                        <o:lock v:ext="edit" aspectratio="t"/>
                      </v:line>
                      <v:line id="_x0000_s4509" style="position:absolute;flip:x y" from="2047,3650" to="2194,3736" strokeweight="1pt">
                        <v:stroke startarrowwidth="wide" endarrowwidth="wide"/>
                        <o:lock v:ext="edit" aspectratio="t"/>
                      </v:line>
                      <v:line id="_x0000_s4510" style="position:absolute;flip:x y" from="2634,3062" to="2724,3217" strokeweight="1pt">
                        <v:stroke startarrowwidth="wide" endarrowwidth="wide"/>
                        <o:lock v:ext="edit" aspectratio="t"/>
                      </v:line>
                      <v:line id="_x0000_s4511" style="position:absolute;flip:x y" from="3199,2869" to="3226,3043" strokeweight="1pt">
                        <v:stroke startarrowwidth="wide" endarrowwidth="wide"/>
                        <o:lock v:ext="edit" aspectratio="t"/>
                      </v:line>
                      <v:line id="_x0000_s4512" style="position:absolute;flip:x y" from="2913,2936" to="2974,3110" strokeweight="1pt">
                        <v:stroke startarrowwidth="wide" endarrowwidth="wide"/>
                        <o:lock v:ext="edit" aspectratio="t"/>
                      </v:line>
                      <v:line id="_x0000_s4513" style="position:absolute;flip:x y" from="2408,3216" to="2520,3350" strokeweight="1pt">
                        <v:stroke startarrowwidth="wide" endarrowwidth="wide"/>
                        <o:lock v:ext="edit" aspectratio="t"/>
                      </v:line>
                      <v:line id="_x0000_s4514" style="position:absolute;flip:x y" from="2207,3416" to="2341,3529" strokeweight="1pt">
                        <v:stroke startarrowwidth="wide" endarrowwidth="wide"/>
                        <o:lock v:ext="edit" aspectratio="t"/>
                      </v:line>
                      <v:line id="_x0000_s4515" style="position:absolute;flip:x y" from="1853,4161" to="2027,4194" strokeweight="1pt">
                        <v:stroke startarrowwidth="wide" endarrowwidth="wide"/>
                        <o:lock v:ext="edit" aspectratio="t"/>
                      </v:line>
                      <v:line id="_x0000_s4516" style="position:absolute;flip:x y" from="1919,3895" to="2093,3960" strokeweight="1pt">
                        <v:stroke startarrowwidth="wide" endarrowwidth="wide"/>
                        <o:lock v:ext="edit" aspectratio="t"/>
                      </v:line>
                      <v:line id="_x0000_s4517" style="position:absolute" from="4150,5703" to="4236,5850" strokeweight="1pt">
                        <v:stroke startarrowwidth="wide" endarrowwidth="wide"/>
                        <o:lock v:ext="edit" aspectratio="t"/>
                      </v:line>
                      <v:line id="_x0000_s4518" style="position:absolute" from="4669,5174" to="4824,5264" strokeweight="1pt">
                        <v:stroke startarrowwidth="wide" endarrowwidth="wide"/>
                        <o:lock v:ext="edit" aspectratio="t"/>
                      </v:line>
                      <v:line id="_x0000_s4519" style="position:absolute" from="4843,4672" to="5017,4699" strokeweight="1pt">
                        <v:stroke startarrowwidth="wide" endarrowwidth="wide"/>
                        <o:lock v:ext="edit" aspectratio="t"/>
                      </v:line>
                      <v:line id="_x0000_s4520" style="position:absolute" from="4776,4923" to="4950,4984" strokeweight="1pt">
                        <v:stroke startarrowwidth="wide" endarrowwidth="wide"/>
                        <o:lock v:ext="edit" aspectratio="t"/>
                      </v:line>
                      <v:line id="_x0000_s4521" style="position:absolute" from="4536,5378" to="4670,5490" strokeweight="1pt">
                        <v:stroke startarrowwidth="wide" endarrowwidth="wide"/>
                        <o:lock v:ext="edit" aspectratio="t"/>
                      </v:line>
                      <v:line id="_x0000_s4522" style="position:absolute" from="4357,5557" to="4470,5691" strokeweight="1pt">
                        <v:stroke startarrowwidth="wide" endarrowwidth="wide"/>
                        <o:lock v:ext="edit" aspectratio="t"/>
                      </v:line>
                      <v:line id="_x0000_s4523" style="position:absolute" from="3692,5871" to="3725,6045" strokeweight="1pt">
                        <v:stroke startarrowwidth="wide" endarrowwidth="wide"/>
                        <o:lock v:ext="edit" aspectratio="t"/>
                      </v:line>
                      <v:line id="_x0000_s4524" style="position:absolute" from="3926,5804" to="3991,5978" strokeweight="1pt">
                        <v:stroke startarrowwidth="wide" endarrowwidth="wide"/>
                        <o:lock v:ext="edit" aspectratio="t"/>
                      </v:line>
                      <v:line id="_x0000_s4525" style="position:absolute;flip:x" from="2627,5703" to="2713,5850" strokeweight="1pt">
                        <v:stroke startarrowwidth="wide" endarrowwidth="wide"/>
                        <o:lock v:ext="edit" aspectratio="t"/>
                      </v:line>
                      <v:line id="_x0000_s4526" style="position:absolute;flip:x" from="2039,5174" to="2194,5264" strokeweight="1pt">
                        <v:stroke startarrowwidth="wide" endarrowwidth="wide"/>
                        <o:lock v:ext="edit" aspectratio="t"/>
                      </v:line>
                      <v:line id="_x0000_s4527" style="position:absolute;flip:x" from="1846,4672" to="2020,4699" strokeweight="1pt">
                        <v:stroke startarrowwidth="wide" endarrowwidth="wide"/>
                        <o:lock v:ext="edit" aspectratio="t"/>
                      </v:line>
                      <v:line id="_x0000_s4528" style="position:absolute;flip:x" from="1913,4923" to="2087,4984" strokeweight="1pt">
                        <v:stroke startarrowwidth="wide" endarrowwidth="wide"/>
                        <o:lock v:ext="edit" aspectratio="t"/>
                      </v:line>
                      <v:line id="_x0000_s4529" style="position:absolute;flip:x" from="2193,5378" to="2327,5490" strokeweight="1pt">
                        <v:stroke startarrowwidth="wide" endarrowwidth="wide"/>
                        <o:lock v:ext="edit" aspectratio="t"/>
                      </v:line>
                      <v:line id="_x0000_s4530" style="position:absolute;flip:x" from="2393,5557" to="2506,5691" strokeweight="1pt">
                        <v:stroke startarrowwidth="wide" endarrowwidth="wide"/>
                        <o:lock v:ext="edit" aspectratio="t"/>
                      </v:line>
                      <v:line id="_x0000_s4531" style="position:absolute;flip:x" from="3138,5871" to="3171,6045" strokeweight="1pt">
                        <v:stroke startarrowwidth="wide" endarrowwidth="wide"/>
                        <o:lock v:ext="edit" aspectratio="t"/>
                      </v:line>
                      <v:line id="_x0000_s4532" style="position:absolute;flip:x" from="2872,5804" to="2937,5978" strokeweight="1pt">
                        <v:stroke startarrowwidth="wide" endarrowwidth="wide"/>
                        <o:lock v:ext="edit" aspectratio="t"/>
                      </v:line>
                      <v:line id="_x0000_s4533" style="position:absolute" from="3449,5877" to="3453,6068" strokeweight="1pt">
                        <v:stroke startarrowwidth="wide" endarrowwidth="wide"/>
                        <o:lock v:ext="edit" aspectratio="t"/>
                      </v:line>
                      <v:line id="_x0000_s4534" style="position:absolute" from="3441,2862" to="3445,3053" strokeweight="1pt">
                        <v:stroke startarrowwidth="wide" endarrowwidth="wide"/>
                        <o:lock v:ext="edit" aspectratio="t"/>
                      </v:line>
                      <v:line id="_x0000_s4535" style="position:absolute;rotation:-90" from="1919,4339" to="1923,4530" strokeweight="1pt">
                        <v:stroke startarrowwidth="wide" endarrowwidth="wide"/>
                        <o:lock v:ext="edit" aspectratio="t"/>
                      </v:line>
                      <v:line id="_x0000_s4536" style="position:absolute;rotation:-90" from="4949,4362" to="4953,4553" strokeweight="1pt">
                        <v:stroke startarrowwidth="wide" endarrowwidth="wide"/>
                        <o:lock v:ext="edit" aspectratio="t"/>
                      </v:line>
                    </v:group>
                    <v:group id="_x0000_s4537" style="position:absolute;left:2868;top:5465;width:1025;height:1021" coordorigin="2868,5465" coordsize="1025,1021">
                      <v:group id="_x0000_s4538" style="position:absolute;left:2868;top:5976;width:1022;height:510;rotation:540" coordorigin="-1040,380" coordsize="3420,1706">
                        <o:lock v:ext="edit" aspectratio="t"/>
                        <v:shapetype id="_x0000_t19" coordsize="21600,21600" o:spt="19" adj="-5898240,,,21600,21600" path="wr-21600,,21600,43200,,,21600,21600nfewr-21600,,21600,43200,,,21600,21600l,21600nsxe" filled="f">
                          <v:formulas>
                            <v:f eqn="val #2"/>
                            <v:f eqn="val #3"/>
                            <v:f eqn="val #4"/>
                          </v:formulas>
                          <v:path arrowok="t" o:extrusionok="f" gradientshapeok="t" o:connecttype="custom" o:connectlocs="0,0;21600,21600;0,21600"/>
                          <v:handles>
                            <v:h position="@2,#0" polar="@0,@1"/>
                            <v:h position="@2,#1" polar="@0,@1"/>
                          </v:handles>
                        </v:shapetype>
                        <v:shape id="_x0000_s4539" type="#_x0000_t19" style="position:absolute;left:-1040;top:380;width:3402;height:1701;mso-position-horizontal-relative:page;mso-position-vertical-relative:page" coordsize="43200,21600" adj="11796480,,21600" path="wr,,43200,43200,,21600,43200,21600nfewr,,43200,43200,,21600,43200,21600l21600,21600nsxe" filled="t" fillcolor="#a5a5a5">
                          <v:path o:connectlocs="0,21600;43200,21600;21600,21600"/>
                          <o:lock v:ext="edit" aspectratio="t"/>
                        </v:shape>
                        <v:shape id="_x0000_s4540" style="position:absolute;left:678;top:2085;width:1702;height:1" coordsize="1702,1" path="m,l1701,e" fillcolor="#a5a5a5">
                          <v:path arrowok="t"/>
                          <o:lock v:ext="edit" aspectratio="t"/>
                        </v:shape>
                        <v:shape id="_x0000_s4541" style="position:absolute;left:-1023;top:2085;width:1702;height:1" coordsize="1702,1" path="m1701,l,e" fillcolor="#a5a5a5">
                          <v:path arrowok="t"/>
                          <o:lock v:ext="edit" aspectratio="t"/>
                        </v:shape>
                      </v:group>
                      <v:group id="_x0000_s4542" style="position:absolute;left:2871;top:5465;width:1022;height:510" coordorigin="-1040,380" coordsize="3420,1706">
                        <o:lock v:ext="edit" aspectratio="t"/>
                        <v:shape id="_x0000_s4543" type="#_x0000_t19" style="position:absolute;left:-1040;top:380;width:3402;height:1701;mso-position-horizontal-relative:page;mso-position-vertical-relative:page" coordsize="43200,21600" adj="11796480,,21600" path="wr,,43200,43200,,21600,43200,21600nfewr,,43200,43200,,21600,43200,21600l21600,21600nsxe" filled="t">
                          <v:path o:connectlocs="0,21600;43200,21600;21600,21600"/>
                          <o:lock v:ext="edit" aspectratio="t"/>
                        </v:shape>
                        <v:shape id="_x0000_s4544" style="position:absolute;left:678;top:2085;width:1702;height:1" coordsize="1702,1" path="m,l1701,e" fillcolor="#a5a5a5">
                          <v:path arrowok="t"/>
                          <o:lock v:ext="edit" aspectratio="t"/>
                        </v:shape>
                        <v:shape id="_x0000_s4545" style="position:absolute;left:-1023;top:2085;width:1702;height:1" coordsize="1702,1" path="m1701,l,e" fillcolor="#a5a5a5">
                          <v:path arrowok="t"/>
                          <o:lock v:ext="edit" aspectratio="t"/>
                        </v:shape>
                      </v:group>
                    </v:group>
                  </v:group>
                  <v:group id="_x0000_s4546" style="position:absolute;left:2672;top:4742;width:715;height:1241" coordorigin="2672,4742" coordsize="715,1241">
                    <v:group id="_x0000_s4547" style="position:absolute;left:2672;top:4742;width:177;height:261;rotation:-1967514fd" coordorigin="2773,3786" coordsize="177,261">
                      <v:rect id="_x0000_s4548" style="position:absolute;left:2773;top:3786;width:177;height:190"/>
                      <v:rect id="_x0000_s4549" style="position:absolute;left:2822;top:3976;width:71;height:71"/>
                    </v:group>
                    <v:shape id="_x0000_s4550" type="#_x0000_t32" style="position:absolute;left:2822;top:4987;width:565;height:996" o:connectortype="straight" strokeweight="1pt"/>
                  </v:group>
                </v:group>
                <v:group id="_x0000_s4551" style="position:absolute;left:3715;top:2485;width:2127;height:834" coordorigin="3715,2485" coordsize="2127,834">
                  <v:shape id="_x0000_s4552" type="#_x0000_t202" style="position:absolute;left:4462;top:2485;width:1380;height:299" stroked="f">
                    <v:textbox style="mso-next-textbox:#_x0000_s4552">
                      <w:txbxContent>
                        <w:p w14:paraId="53891EFC" w14:textId="77777777" w:rsidR="00860D92" w:rsidRPr="008E6F66" w:rsidRDefault="00860D92" w:rsidP="00860D9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Cuve à eau</w:t>
                          </w:r>
                        </w:p>
                      </w:txbxContent>
                    </v:textbox>
                  </v:shape>
                  <v:shape id="_x0000_s4553" type="#_x0000_t32" style="position:absolute;left:3715;top:2793;width:1098;height:526;flip:x" o:connectortype="straight">
                    <v:stroke endarrow="block"/>
                  </v:shape>
                </v:group>
                <v:group id="_x0000_s4554" style="position:absolute;left:2790;top:2238;width:1494;height:319" coordorigin="2790,2238" coordsize="1494,319">
                  <v:shape id="_x0000_s4555" type="#_x0000_t202" style="position:absolute;left:3222;top:2238;width:1062;height:319" stroked="f">
                    <v:textbox style="mso-next-textbox:#_x0000_s4555">
                      <w:txbxContent>
                        <w:p w14:paraId="335C017C" w14:textId="77777777" w:rsidR="00860D92" w:rsidRPr="00213A47" w:rsidRDefault="00860D92" w:rsidP="00860D92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Diode laser</w:t>
                          </w:r>
                        </w:p>
                      </w:txbxContent>
                    </v:textbox>
                  </v:shape>
                  <v:shape id="_x0000_s4556" type="#_x0000_t32" style="position:absolute;left:2790;top:2392;width:530;height:93;flip:x" o:connectortype="straight">
                    <v:stroke endarrow="block"/>
                  </v:shape>
                </v:group>
              </v:group>
              <v:shape id="_x0000_s4557" type="#_x0000_t202" style="position:absolute;left:1968;top:7023;width:2108;height:351">
                <v:textbox style="mso-next-textbox:#_x0000_s4557">
                  <w:txbxContent>
                    <w:p w14:paraId="1B2D4013" w14:textId="77777777" w:rsidR="00860D92" w:rsidRPr="00364848" w:rsidRDefault="00860D92" w:rsidP="00860D92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Protocole</w:t>
                      </w:r>
                      <w:r w:rsidRPr="00364848">
                        <w:rPr>
                          <w:b/>
                          <w:i/>
                          <w:sz w:val="20"/>
                          <w:szCs w:val="20"/>
                        </w:rPr>
                        <w:t xml:space="preserve"> n°1</w:t>
                      </w:r>
                    </w:p>
                  </w:txbxContent>
                </v:textbox>
              </v:shape>
            </v:group>
            <v:group id="_x0000_s4558" style="position:absolute;left:6798;top:9497;width:2797;height:2804" coordorigin="6798,9497" coordsize="2797,2804">
              <v:shape id="_x0000_s4559" type="#_x0000_t202" style="position:absolute;left:7015;top:9497;width:2108;height:351">
                <v:textbox style="mso-next-textbox:#_x0000_s4559">
                  <w:txbxContent>
                    <w:p w14:paraId="41164B75" w14:textId="77777777" w:rsidR="00860D92" w:rsidRPr="00364848" w:rsidRDefault="00860D92" w:rsidP="00860D92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Protocole n°2</w:t>
                      </w:r>
                    </w:p>
                  </w:txbxContent>
                </v:textbox>
              </v:shape>
              <v:group id="_x0000_s4560" style="position:absolute;left:6798;top:10450;width:2797;height:1851" coordorigin="6652,10450" coordsize="2797,1851">
                <v:group id="_x0000_s4561" style="position:absolute;left:6652;top:10450;width:1891;height:1851;rotation:180" coordorigin="5399,3774" coordsize="1891,1851">
                  <v:group id="_x0000_s4562" style="position:absolute;left:5522;top:3774;width:1768;height:1774" coordorigin="2502,5100" coordsize="1768,1774">
                    <v:group id="_x0000_s4563" style="position:absolute;left:2499;top:5103;width:1774;height:1768;rotation:270;mso-position-horizontal-relative:char" coordorigin="1825,2857" coordsize="3221,3211" o:allowincell="f">
                      <o:lock v:ext="edit" aspectratio="t"/>
                      <v:oval id="_x0000_s4564" style="position:absolute;left:1826;top:2857;width:3211;height:3211" filled="f" strokeweight="1pt">
                        <o:lock v:ext="edit" aspectratio="t"/>
                      </v:oval>
                      <v:line id="_x0000_s4565" style="position:absolute;flip:y" from="4157,3078" to="4243,3225" strokeweight="1pt">
                        <v:stroke startarrowwidth="wide" endarrowwidth="wide"/>
                        <o:lock v:ext="edit" aspectratio="t"/>
                      </v:line>
                      <v:line id="_x0000_s4566" style="position:absolute;flip:y" from="4677,3665" to="4832,3755" strokeweight="1pt">
                        <v:stroke startarrowwidth="wide" endarrowwidth="wide"/>
                        <o:lock v:ext="edit" aspectratio="t"/>
                      </v:line>
                      <v:line id="_x0000_s4567" style="position:absolute;flip:y" from="4850,4230" to="5024,4257" strokeweight="1pt">
                        <v:stroke startarrowwidth="wide" endarrowwidth="wide"/>
                        <o:lock v:ext="edit" aspectratio="t"/>
                      </v:line>
                      <v:line id="_x0000_s4568" style="position:absolute;flip:y" from="4783,3944" to="4957,4005" strokeweight="1pt">
                        <v:stroke startarrowwidth="wide" endarrowwidth="wide"/>
                        <o:lock v:ext="edit" aspectratio="t"/>
                      </v:line>
                      <v:line id="_x0000_s4569" style="position:absolute;flip:y" from="4543,3439" to="4677,3551" strokeweight="1pt">
                        <v:stroke startarrowwidth="wide" endarrowwidth="wide"/>
                        <o:lock v:ext="edit" aspectratio="t"/>
                      </v:line>
                      <v:line id="_x0000_s4570" style="position:absolute;flip:y" from="4364,3238" to="4477,3372" strokeweight="1pt">
                        <v:stroke startarrowwidth="wide" endarrowwidth="wide"/>
                        <o:lock v:ext="edit" aspectratio="t"/>
                      </v:line>
                      <v:line id="_x0000_s4571" style="position:absolute;flip:y" from="3699,2884" to="3732,3058" strokeweight="1pt">
                        <v:stroke startarrowwidth="wide" endarrowwidth="wide"/>
                        <o:lock v:ext="edit" aspectratio="t"/>
                      </v:line>
                      <v:line id="_x0000_s4572" style="position:absolute;flip:y" from="3933,2950" to="3998,3124" strokeweight="1pt">
                        <v:stroke startarrowwidth="wide" endarrowwidth="wide"/>
                        <o:lock v:ext="edit" aspectratio="t"/>
                      </v:line>
                      <v:line id="_x0000_s4573" style="position:absolute;flip:x y" from="2047,3650" to="2194,3736" strokeweight="1pt">
                        <v:stroke startarrowwidth="wide" endarrowwidth="wide"/>
                        <o:lock v:ext="edit" aspectratio="t"/>
                      </v:line>
                      <v:line id="_x0000_s4574" style="position:absolute;flip:x y" from="2634,3062" to="2724,3217" strokeweight="1pt">
                        <v:stroke startarrowwidth="wide" endarrowwidth="wide"/>
                        <o:lock v:ext="edit" aspectratio="t"/>
                      </v:line>
                      <v:line id="_x0000_s4575" style="position:absolute;flip:x y" from="3199,2869" to="3226,3043" strokeweight="1pt">
                        <v:stroke startarrowwidth="wide" endarrowwidth="wide"/>
                        <o:lock v:ext="edit" aspectratio="t"/>
                      </v:line>
                      <v:line id="_x0000_s4576" style="position:absolute;flip:x y" from="2913,2936" to="2974,3110" strokeweight="1pt">
                        <v:stroke startarrowwidth="wide" endarrowwidth="wide"/>
                        <o:lock v:ext="edit" aspectratio="t"/>
                      </v:line>
                      <v:line id="_x0000_s4577" style="position:absolute;flip:x y" from="2408,3216" to="2520,3350" strokeweight="1pt">
                        <v:stroke startarrowwidth="wide" endarrowwidth="wide"/>
                        <o:lock v:ext="edit" aspectratio="t"/>
                      </v:line>
                      <v:line id="_x0000_s4578" style="position:absolute;flip:x y" from="2207,3416" to="2341,3529" strokeweight="1pt">
                        <v:stroke startarrowwidth="wide" endarrowwidth="wide"/>
                        <o:lock v:ext="edit" aspectratio="t"/>
                      </v:line>
                      <v:line id="_x0000_s4579" style="position:absolute;flip:x y" from="1853,4161" to="2027,4194" strokeweight="1pt">
                        <v:stroke startarrowwidth="wide" endarrowwidth="wide"/>
                        <o:lock v:ext="edit" aspectratio="t"/>
                      </v:line>
                      <v:line id="_x0000_s4580" style="position:absolute;flip:x y" from="1919,3895" to="2093,3960" strokeweight="1pt">
                        <v:stroke startarrowwidth="wide" endarrowwidth="wide"/>
                        <o:lock v:ext="edit" aspectratio="t"/>
                      </v:line>
                      <v:line id="_x0000_s4581" style="position:absolute" from="4150,5703" to="4236,5850" strokeweight="1pt">
                        <v:stroke startarrowwidth="wide" endarrowwidth="wide"/>
                        <o:lock v:ext="edit" aspectratio="t"/>
                      </v:line>
                      <v:line id="_x0000_s4582" style="position:absolute" from="4669,5174" to="4824,5264" strokeweight="1pt">
                        <v:stroke startarrowwidth="wide" endarrowwidth="wide"/>
                        <o:lock v:ext="edit" aspectratio="t"/>
                      </v:line>
                      <v:line id="_x0000_s4583" style="position:absolute" from="4843,4672" to="5017,4699" strokeweight="1pt">
                        <v:stroke startarrowwidth="wide" endarrowwidth="wide"/>
                        <o:lock v:ext="edit" aspectratio="t"/>
                      </v:line>
                      <v:line id="_x0000_s4584" style="position:absolute" from="4776,4923" to="4950,4984" strokeweight="1pt">
                        <v:stroke startarrowwidth="wide" endarrowwidth="wide"/>
                        <o:lock v:ext="edit" aspectratio="t"/>
                      </v:line>
                      <v:line id="_x0000_s4585" style="position:absolute" from="4536,5378" to="4670,5490" strokeweight="1pt">
                        <v:stroke startarrowwidth="wide" endarrowwidth="wide"/>
                        <o:lock v:ext="edit" aspectratio="t"/>
                      </v:line>
                      <v:line id="_x0000_s4586" style="position:absolute" from="4357,5557" to="4470,5691" strokeweight="1pt">
                        <v:stroke startarrowwidth="wide" endarrowwidth="wide"/>
                        <o:lock v:ext="edit" aspectratio="t"/>
                      </v:line>
                      <v:line id="_x0000_s4587" style="position:absolute" from="3692,5871" to="3725,6045" strokeweight="1pt">
                        <v:stroke startarrowwidth="wide" endarrowwidth="wide"/>
                        <o:lock v:ext="edit" aspectratio="t"/>
                      </v:line>
                      <v:line id="_x0000_s4588" style="position:absolute" from="3926,5804" to="3991,5978" strokeweight="1pt">
                        <v:stroke startarrowwidth="wide" endarrowwidth="wide"/>
                        <o:lock v:ext="edit" aspectratio="t"/>
                      </v:line>
                      <v:line id="_x0000_s4589" style="position:absolute;flip:x" from="2627,5703" to="2713,5850" strokeweight="1pt">
                        <v:stroke startarrowwidth="wide" endarrowwidth="wide"/>
                        <o:lock v:ext="edit" aspectratio="t"/>
                      </v:line>
                      <v:line id="_x0000_s4590" style="position:absolute;flip:x" from="2039,5174" to="2194,5264" strokeweight="1pt">
                        <v:stroke startarrowwidth="wide" endarrowwidth="wide"/>
                        <o:lock v:ext="edit" aspectratio="t"/>
                      </v:line>
                      <v:line id="_x0000_s4591" style="position:absolute;flip:x" from="1846,4672" to="2020,4699" strokeweight="1pt">
                        <v:stroke startarrowwidth="wide" endarrowwidth="wide"/>
                        <o:lock v:ext="edit" aspectratio="t"/>
                      </v:line>
                      <v:line id="_x0000_s4592" style="position:absolute;flip:x" from="1913,4923" to="2087,4984" strokeweight="1pt">
                        <v:stroke startarrowwidth="wide" endarrowwidth="wide"/>
                        <o:lock v:ext="edit" aspectratio="t"/>
                      </v:line>
                      <v:line id="_x0000_s4593" style="position:absolute;flip:x" from="2193,5378" to="2327,5490" strokeweight="1pt">
                        <v:stroke startarrowwidth="wide" endarrowwidth="wide"/>
                        <o:lock v:ext="edit" aspectratio="t"/>
                      </v:line>
                      <v:line id="_x0000_s4594" style="position:absolute;flip:x" from="2393,5557" to="2506,5691" strokeweight="1pt">
                        <v:stroke startarrowwidth="wide" endarrowwidth="wide"/>
                        <o:lock v:ext="edit" aspectratio="t"/>
                      </v:line>
                      <v:line id="_x0000_s4595" style="position:absolute;flip:x" from="3138,5871" to="3171,6045" strokeweight="1pt">
                        <v:stroke startarrowwidth="wide" endarrowwidth="wide"/>
                        <o:lock v:ext="edit" aspectratio="t"/>
                      </v:line>
                      <v:line id="_x0000_s4596" style="position:absolute;flip:x" from="2872,5804" to="2937,5978" strokeweight="1pt">
                        <v:stroke startarrowwidth="wide" endarrowwidth="wide"/>
                        <o:lock v:ext="edit" aspectratio="t"/>
                      </v:line>
                      <v:line id="_x0000_s4597" style="position:absolute" from="3449,5877" to="3453,6068" strokeweight="1pt">
                        <v:stroke startarrowwidth="wide" endarrowwidth="wide"/>
                        <o:lock v:ext="edit" aspectratio="t"/>
                      </v:line>
                      <v:line id="_x0000_s4598" style="position:absolute" from="3441,2862" to="3445,3053" strokeweight="1pt">
                        <v:stroke startarrowwidth="wide" endarrowwidth="wide"/>
                        <o:lock v:ext="edit" aspectratio="t"/>
                      </v:line>
                      <v:line id="_x0000_s4599" style="position:absolute;rotation:-90" from="1919,4339" to="1923,4530" strokeweight="1pt">
                        <v:stroke startarrowwidth="wide" endarrowwidth="wide"/>
                        <o:lock v:ext="edit" aspectratio="t"/>
                      </v:line>
                      <v:line id="_x0000_s4600" style="position:absolute;rotation:-90" from="4949,4362" to="4953,4553" strokeweight="1pt">
                        <v:stroke startarrowwidth="wide" endarrowwidth="wide"/>
                        <o:lock v:ext="edit" aspectratio="t"/>
                      </v:line>
                    </v:group>
                    <v:group id="_x0000_s4601" style="position:absolute;left:2868;top:5465;width:1025;height:1021" coordorigin="2868,5465" coordsize="1025,1021">
                      <v:group id="_x0000_s4602" style="position:absolute;left:2868;top:5976;width:1022;height:510;rotation:540" coordorigin="-1040,380" coordsize="3420,1706">
                        <o:lock v:ext="edit" aspectratio="t"/>
                        <v:shape id="_x0000_s4603" type="#_x0000_t19" style="position:absolute;left:-1040;top:380;width:3402;height:1701;mso-position-horizontal-relative:page;mso-position-vertical-relative:page" coordsize="43200,21600" adj="11796480,,21600" path="wr,,43200,43200,,21600,43200,21600nfewr,,43200,43200,,21600,43200,21600l21600,21600nsxe" filled="t" fillcolor="#a5a5a5">
                          <v:path o:connectlocs="0,21600;43200,21600;21600,21600"/>
                          <o:lock v:ext="edit" aspectratio="t"/>
                        </v:shape>
                        <v:shape id="_x0000_s4604" style="position:absolute;left:678;top:2085;width:1702;height:1" coordsize="1702,1" path="m,l1701,e" fillcolor="#a5a5a5">
                          <v:path arrowok="t"/>
                          <o:lock v:ext="edit" aspectratio="t"/>
                        </v:shape>
                        <v:shape id="_x0000_s4605" style="position:absolute;left:-1023;top:2085;width:1702;height:1" coordsize="1702,1" path="m1701,l,e" fillcolor="#a5a5a5">
                          <v:path arrowok="t"/>
                          <o:lock v:ext="edit" aspectratio="t"/>
                        </v:shape>
                      </v:group>
                      <v:group id="_x0000_s4606" style="position:absolute;left:2871;top:5465;width:1022;height:510" coordorigin="-1040,380" coordsize="3420,1706">
                        <o:lock v:ext="edit" aspectratio="t"/>
                        <v:shape id="_x0000_s4607" type="#_x0000_t19" style="position:absolute;left:-1040;top:380;width:3402;height:1701;mso-position-horizontal-relative:page;mso-position-vertical-relative:page" coordsize="43200,21600" adj="11796480,,21600" path="wr,,43200,43200,,21600,43200,21600nfewr,,43200,43200,,21600,43200,21600l21600,21600nsxe" filled="t">
                          <v:path o:connectlocs="0,21600;43200,21600;21600,21600"/>
                          <o:lock v:ext="edit" aspectratio="t"/>
                        </v:shape>
                        <v:shape id="_x0000_s4608" style="position:absolute;left:678;top:2085;width:1702;height:1" coordsize="1702,1" path="m,l1701,e" fillcolor="#a5a5a5">
                          <v:path arrowok="t"/>
                          <o:lock v:ext="edit" aspectratio="t"/>
                        </v:shape>
                        <v:shape id="_x0000_s4609" style="position:absolute;left:-1023;top:2085;width:1702;height:1" coordsize="1702,1" path="m1701,l,e" fillcolor="#a5a5a5">
                          <v:path arrowok="t"/>
                          <o:lock v:ext="edit" aspectratio="t"/>
                        </v:shape>
                      </v:group>
                    </v:group>
                  </v:group>
                  <v:group id="_x0000_s4610" style="position:absolute;left:5662;top:4647;width:715;height:1241;rotation:39437677fd" coordorigin="2672,4742" coordsize="715,1241">
                    <v:group id="_x0000_s4611" style="position:absolute;left:2672;top:4742;width:177;height:261;rotation:-1967514fd" coordorigin="2773,3786" coordsize="177,261">
                      <v:rect id="_x0000_s4612" style="position:absolute;left:2773;top:3786;width:177;height:190"/>
                      <v:rect id="_x0000_s4613" style="position:absolute;left:2822;top:3976;width:71;height:71"/>
                    </v:group>
                    <v:shape id="_x0000_s4614" type="#_x0000_t32" style="position:absolute;left:2822;top:4987;width:565;height:996" o:connectortype="straight" strokeweight="1pt"/>
                  </v:group>
                </v:group>
                <v:group id="_x0000_s4615" style="position:absolute;left:7926;top:11330;width:1523;height:482" coordorigin="3097,10350" coordsize="1523,482">
                  <v:shape id="_x0000_s4616" type="#_x0000_t202" style="position:absolute;left:3970;top:10471;width:650;height:361" stroked="f">
                    <v:textbox style="mso-next-textbox:#_x0000_s4616">
                      <w:txbxContent>
                        <w:p w14:paraId="7BF4459F" w14:textId="77777777" w:rsidR="00860D92" w:rsidRPr="00555037" w:rsidRDefault="00860D92" w:rsidP="00860D92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55037">
                            <w:rPr>
                              <w:sz w:val="16"/>
                              <w:szCs w:val="16"/>
                            </w:rPr>
                            <w:t>Eau</w:t>
                          </w:r>
                        </w:p>
                      </w:txbxContent>
                    </v:textbox>
                  </v:shape>
                  <v:shape id="_x0000_s4617" type="#_x0000_t32" style="position:absolute;left:3097;top:10350;width:873;height:298;flip:x y" o:connectortype="straight">
                    <v:stroke endarrow="block"/>
                  </v:shape>
                </v:group>
              </v:group>
            </v:group>
          </v:group>
        </w:pict>
      </w:r>
    </w:p>
    <w:p w14:paraId="437B642C" w14:textId="77777777" w:rsidR="00083B6A" w:rsidRPr="00D53804" w:rsidRDefault="00083B6A" w:rsidP="009E1A08">
      <w:pPr>
        <w:rPr>
          <w:rFonts w:ascii="Calibri" w:hAnsi="Calibri" w:cs="Calibri"/>
        </w:rPr>
      </w:pPr>
    </w:p>
    <w:p w14:paraId="6FBEB650" w14:textId="77777777" w:rsidR="00083B6A" w:rsidRPr="00D53804" w:rsidRDefault="00083B6A" w:rsidP="009E1A08">
      <w:pPr>
        <w:rPr>
          <w:rFonts w:ascii="Calibri" w:hAnsi="Calibri" w:cs="Calibri"/>
        </w:rPr>
      </w:pPr>
    </w:p>
    <w:p w14:paraId="0264FC19" w14:textId="77777777" w:rsidR="00083B6A" w:rsidRPr="00D53804" w:rsidRDefault="00083B6A" w:rsidP="009E1A08">
      <w:pPr>
        <w:rPr>
          <w:rFonts w:ascii="Calibri" w:hAnsi="Calibri" w:cs="Calibri"/>
        </w:rPr>
      </w:pPr>
    </w:p>
    <w:p w14:paraId="7728073F" w14:textId="77777777" w:rsidR="00083B6A" w:rsidRPr="00D53804" w:rsidRDefault="00083B6A" w:rsidP="009E1A08">
      <w:pPr>
        <w:rPr>
          <w:rFonts w:ascii="Calibri" w:hAnsi="Calibri" w:cs="Calibri"/>
        </w:rPr>
      </w:pPr>
    </w:p>
    <w:p w14:paraId="55AAF69F" w14:textId="77777777" w:rsidR="00083B6A" w:rsidRPr="00D53804" w:rsidRDefault="00083B6A" w:rsidP="009E1A08">
      <w:pPr>
        <w:rPr>
          <w:rFonts w:ascii="Calibri" w:hAnsi="Calibri" w:cs="Calibri"/>
        </w:rPr>
      </w:pPr>
    </w:p>
    <w:p w14:paraId="1AC4108C" w14:textId="77777777" w:rsidR="00083B6A" w:rsidRPr="00D53804" w:rsidRDefault="00083B6A" w:rsidP="009E1A08">
      <w:pPr>
        <w:rPr>
          <w:rFonts w:ascii="Calibri" w:hAnsi="Calibri" w:cs="Calibri"/>
        </w:rPr>
      </w:pPr>
    </w:p>
    <w:p w14:paraId="6EBB9C14" w14:textId="77777777" w:rsidR="00083B6A" w:rsidRPr="00D53804" w:rsidRDefault="00083B6A" w:rsidP="009E1A08">
      <w:pPr>
        <w:rPr>
          <w:rFonts w:ascii="Calibri" w:hAnsi="Calibri" w:cs="Calibri"/>
        </w:rPr>
      </w:pPr>
    </w:p>
    <w:p w14:paraId="2E5FA793" w14:textId="77777777" w:rsidR="00083B6A" w:rsidRPr="00D53804" w:rsidRDefault="00083B6A" w:rsidP="009E1A08">
      <w:pPr>
        <w:rPr>
          <w:rFonts w:ascii="Calibri" w:hAnsi="Calibri" w:cs="Calibri"/>
        </w:rPr>
      </w:pPr>
    </w:p>
    <w:p w14:paraId="26AC7311" w14:textId="77777777" w:rsidR="00083B6A" w:rsidRPr="00D53804" w:rsidRDefault="00083B6A" w:rsidP="009E1A08">
      <w:pPr>
        <w:rPr>
          <w:rFonts w:ascii="Calibri" w:hAnsi="Calibri" w:cs="Calibri"/>
        </w:rPr>
      </w:pPr>
    </w:p>
    <w:p w14:paraId="40C723A6" w14:textId="77777777" w:rsidR="00083B6A" w:rsidRPr="00D53804" w:rsidRDefault="00083B6A" w:rsidP="009E1A08">
      <w:pPr>
        <w:rPr>
          <w:rFonts w:ascii="Calibri" w:hAnsi="Calibri" w:cs="Calibri"/>
        </w:rPr>
      </w:pPr>
    </w:p>
    <w:p w14:paraId="32AF744B" w14:textId="77777777" w:rsidR="00083B6A" w:rsidRPr="00D53804" w:rsidRDefault="00083B6A" w:rsidP="009E1A08">
      <w:pPr>
        <w:rPr>
          <w:rFonts w:ascii="Calibri" w:hAnsi="Calibri" w:cs="Calibri"/>
        </w:rPr>
      </w:pPr>
    </w:p>
    <w:p w14:paraId="6CFD3C89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4A083540" w14:textId="77777777" w:rsidR="00B668B6" w:rsidRPr="00B668B6" w:rsidRDefault="00B668B6" w:rsidP="00B668B6">
      <w:pPr>
        <w:rPr>
          <w:rFonts w:ascii="Calibri" w:hAnsi="Calibri" w:cs="Calibri"/>
        </w:rPr>
      </w:pPr>
    </w:p>
    <w:p w14:paraId="37EFBE3A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03619915" w14:textId="77777777" w:rsidR="00B668B6" w:rsidRPr="00B668B6" w:rsidRDefault="00B668B6" w:rsidP="00B668B6">
      <w:pPr>
        <w:rPr>
          <w:rFonts w:ascii="Calibri" w:hAnsi="Calibri" w:cs="Calibri"/>
        </w:rPr>
      </w:pPr>
    </w:p>
    <w:p w14:paraId="523A5E38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243D6EE6" w14:textId="77777777" w:rsidR="00B668B6" w:rsidRPr="00B668B6" w:rsidRDefault="00B668B6" w:rsidP="00B668B6">
      <w:pPr>
        <w:rPr>
          <w:rFonts w:ascii="Calibri" w:hAnsi="Calibri" w:cs="Calibri"/>
        </w:rPr>
      </w:pPr>
    </w:p>
    <w:p w14:paraId="63D43E40" w14:textId="00E7DAA1" w:rsidR="00B668B6" w:rsidRPr="00B668B6" w:rsidRDefault="00FF28BF" w:rsidP="00B668B6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427C49C7">
          <v:group id="_x0000_s4106" style="position:absolute;margin-left:-1.55pt;margin-top:15.15pt;width:486.95pt;height:40.5pt;z-index:251641856" coordorigin="1078,15033" coordsize="9739,810">
            <v:shape id="_x0000_s4107" type="#_x0000_t202" style="position:absolute;left:2014;top:15033;width:8803;height:765" stroked="f">
              <v:textbox style="mso-next-textbox:#_x0000_s4107">
                <w:txbxContent>
                  <w:p w14:paraId="12693773" w14:textId="77777777" w:rsidR="00B87DD2" w:rsidRDefault="00B87DD2" w:rsidP="00B87DD2"/>
                  <w:p w14:paraId="6980E17C" w14:textId="1F334B0D" w:rsidR="00B87DD2" w:rsidRPr="000B359C" w:rsidRDefault="00B87DD2" w:rsidP="00B87DD2">
                    <w:pPr>
                      <w:rPr>
                        <w:b/>
                      </w:rPr>
                    </w:pPr>
                    <w:r w:rsidRPr="000B359C">
                      <w:t xml:space="preserve"> </w:t>
                    </w:r>
                    <w:r w:rsidRPr="000B359C">
                      <w:rPr>
                        <w:b/>
                        <w:bCs/>
                      </w:rPr>
                      <w:t xml:space="preserve">Appeler le professeur pour </w:t>
                    </w:r>
                    <w:r>
                      <w:rPr>
                        <w:b/>
                        <w:bCs/>
                      </w:rPr>
                      <w:t>faire valider vo</w:t>
                    </w:r>
                    <w:r w:rsidR="00A65C28">
                      <w:rPr>
                        <w:b/>
                        <w:bCs/>
                      </w:rPr>
                      <w:t>tre choix</w:t>
                    </w:r>
                    <w:r>
                      <w:rPr>
                        <w:b/>
                        <w:bCs/>
                      </w:rPr>
                      <w:t>.</w:t>
                    </w:r>
                    <w:r w:rsidR="00695045">
                      <w:rPr>
                        <w:b/>
                        <w:bCs/>
                      </w:rPr>
                      <w:t xml:space="preserve"> Fournir l</w:t>
                    </w:r>
                    <w:r w:rsidR="000927A9">
                      <w:rPr>
                        <w:b/>
                        <w:bCs/>
                      </w:rPr>
                      <w:t>a</w:t>
                    </w:r>
                    <w:r w:rsidR="00695045">
                      <w:rPr>
                        <w:b/>
                        <w:bCs/>
                      </w:rPr>
                      <w:t xml:space="preserve"> page 3/5</w:t>
                    </w:r>
                    <w:r w:rsidR="000927A9"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shape>
            <v:shape id="_x0000_s4108" type="#_x0000_t75" style="position:absolute;left:1078;top:15033;width:765;height:810;mso-wrap-distance-left:7.1pt;mso-wrap-distance-right:14.2pt;mso-position-horizontal-relative:margin" o:allowincell="f" fillcolor="window">
              <v:imagedata r:id="rId11" o:title=""/>
            </v:shape>
          </v:group>
        </w:pict>
      </w:r>
      <w:r w:rsidR="00B668B6"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293F2868" w14:textId="400E5536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F21A29">
          <v:shape id="_x0000_s4953" type="#_x0000_t202" style="position:absolute;margin-left:495.9pt;margin-top:13.9pt;width:29.95pt;height:18.45pt;z-index:251657216" stroked="f">
            <v:textbox style="mso-next-textbox:#_x0000_s4953">
              <w:txbxContent>
                <w:p w14:paraId="2DCDF62C" w14:textId="63F1F357" w:rsidR="00514A2C" w:rsidRPr="002974B3" w:rsidRDefault="00514A2C" w:rsidP="00514A2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2/5</w:t>
                  </w:r>
                </w:p>
              </w:txbxContent>
            </v:textbox>
          </v:shape>
        </w:pict>
      </w:r>
    </w:p>
    <w:p w14:paraId="76FDEF13" w14:textId="7D9EA8C2" w:rsidR="00D17757" w:rsidRPr="00D53804" w:rsidRDefault="00D17757" w:rsidP="009E1A08">
      <w:pPr>
        <w:rPr>
          <w:rFonts w:ascii="Calibri" w:hAnsi="Calibri" w:cs="Calibri"/>
        </w:rPr>
      </w:pPr>
    </w:p>
    <w:p w14:paraId="0252342F" w14:textId="77777777" w:rsidR="005D1C27" w:rsidRPr="00D53804" w:rsidRDefault="005D1C27" w:rsidP="005D1C27">
      <w:pPr>
        <w:spacing w:line="360" w:lineRule="auto"/>
        <w:jc w:val="both"/>
        <w:rPr>
          <w:rFonts w:ascii="Calibri" w:hAnsi="Calibri" w:cs="Calibri"/>
          <w:noProof/>
        </w:rPr>
      </w:pPr>
      <w:r w:rsidRPr="00D53804">
        <w:rPr>
          <w:rFonts w:ascii="Calibri" w:hAnsi="Calibri" w:cs="Calibri"/>
          <w:b/>
          <w:u w:val="single"/>
        </w:rPr>
        <w:lastRenderedPageBreak/>
        <w:t>Partie B: Etude de la problématique.</w:t>
      </w:r>
      <w:r w:rsidRPr="00D53804">
        <w:rPr>
          <w:rFonts w:ascii="Calibri" w:hAnsi="Calibri" w:cs="Calibri"/>
          <w:noProof/>
        </w:rPr>
        <w:t xml:space="preserve"> </w:t>
      </w:r>
    </w:p>
    <w:p w14:paraId="101475C2" w14:textId="010B6BDD" w:rsidR="00D17757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F4CD16F">
          <v:group id="_x0000_s5161" style="position:absolute;margin-left:118.75pt;margin-top:3.5pt;width:405.35pt;height:302.9pt;z-index:251668480" coordorigin="2942,1369" coordsize="8107,6058">
            <v:group id="_x0000_s5146" style="position:absolute;left:2942;top:1369;width:8107;height:6058" coordorigin="2942,1369" coordsize="8107,6058">
              <v:group id="_x0000_s5144" style="position:absolute;left:2942;top:1369;width:8107;height:6058" coordorigin="2942,1369" coordsize="8107,6058">
                <v:group id="_x0000_s4753" style="position:absolute;left:2942;top:1369;width:8107;height:6058" coordorigin="2287,1069" coordsize="8107,6058">
                  <v:group id="_x0000_s4620" style="position:absolute;left:2287;top:1069;width:8107;height:6058" coordorigin="2461,323" coordsize="8107,6058">
                    <v:group id="_x0000_s4621" style="position:absolute;left:4418;top:1633;width:3156;height:333" coordorigin="4718,1956" coordsize="3156,333">
                      <v:shape id="_x0000_s4622" type="#_x0000_t202" style="position:absolute;left:4718;top:1956;width:1799;height:333">
                        <v:textbox style="mso-next-textbox:#_x0000_s4622">
                          <w:txbxContent>
                            <w:p w14:paraId="0B3DCAAD" w14:textId="77777777" w:rsidR="005D1C27" w:rsidRPr="00126266" w:rsidRDefault="005D1C27" w:rsidP="005D1C2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Rayon</w:t>
                              </w:r>
                              <w:r w:rsidRPr="00126266">
                                <w:rPr>
                                  <w:sz w:val="16"/>
                                  <w:szCs w:val="16"/>
                                </w:rPr>
                                <w:t xml:space="preserve"> lumineux n°1</w:t>
                              </w:r>
                            </w:p>
                          </w:txbxContent>
                        </v:textbox>
                      </v:shape>
                      <v:shape id="_x0000_s4623" type="#_x0000_t32" style="position:absolute;left:6517;top:1956;width:1357;height:175;flip:y" o:connectortype="straight">
                        <v:stroke endarrow="block"/>
                      </v:shape>
                    </v:group>
                    <v:group id="_x0000_s4624" style="position:absolute;left:7809;top:2120;width:2759;height:867" coordorigin="8058,2538" coordsize="2759,867">
                      <v:shape id="_x0000_s4625" type="#_x0000_t202" style="position:absolute;left:9018;top:3072;width:1799;height:333">
                        <v:textbox style="mso-next-textbox:#_x0000_s4625">
                          <w:txbxContent>
                            <w:p w14:paraId="5C6171FE" w14:textId="77777777" w:rsidR="005D1C27" w:rsidRPr="00126266" w:rsidRDefault="005D1C27" w:rsidP="005D1C2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Rayon</w:t>
                              </w:r>
                              <w:r w:rsidRPr="00126266">
                                <w:rPr>
                                  <w:sz w:val="16"/>
                                  <w:szCs w:val="16"/>
                                </w:rPr>
                                <w:t xml:space="preserve"> lumineux n°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4626" type="#_x0000_t32" style="position:absolute;left:8058;top:2538;width:960;height:534;flip:x y" o:connectortype="straight">
                        <v:stroke endarrow="block"/>
                      </v:shape>
                    </v:group>
                    <v:shape id="_x0000_s4627" type="#_x0000_t202" style="position:absolute;left:5740;top:6002;width:1006;height:379" stroked="f">
                      <o:lock v:ext="edit" aspectratio="t"/>
                      <v:textbox style="mso-next-textbox:#_x0000_s4627">
                        <w:txbxContent>
                          <w:p w14:paraId="57F7EEA1" w14:textId="77777777" w:rsidR="005D1C27" w:rsidRPr="00064E73" w:rsidRDefault="005D1C27" w:rsidP="005D1C2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Montre</w:t>
                            </w:r>
                          </w:p>
                        </w:txbxContent>
                      </v:textbox>
                    </v:shape>
                    <v:shape id="_x0000_s4628" type="#_x0000_t202" style="position:absolute;left:8706;top:692;width:1207;height:330" stroked="f">
                      <o:lock v:ext="edit" aspectratio="t"/>
                      <v:textbox style="mso-next-textbox:#_x0000_s4628">
                        <w:txbxContent>
                          <w:p w14:paraId="26C9ECBC" w14:textId="77777777" w:rsidR="005D1C27" w:rsidRPr="00064E73" w:rsidRDefault="005D1C27" w:rsidP="005D1C2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64E73">
                              <w:rPr>
                                <w:sz w:val="16"/>
                                <w:szCs w:val="16"/>
                              </w:rPr>
                              <w:t>Lampe torche</w:t>
                            </w:r>
                          </w:p>
                        </w:txbxContent>
                      </v:textbox>
                    </v:shape>
                    <v:group id="_x0000_s4629" style="position:absolute;left:2461;top:323;width:6111;height:5579" coordorigin="754,10546" coordsize="3055,2789">
                      <o:lock v:ext="edit" aspectratio="t"/>
                      <v:group id="_x0000_s4630" style="position:absolute;left:754;top:11919;width:2987;height:1416" coordorigin="672,3862" coordsize="2987,1416">
                        <o:lock v:ext="edit" aspectratio="t"/>
                        <v:group id="_x0000_s4631" style="position:absolute;left:672;top:3862;width:2975;height:1416" coordorigin="4403,4139" coordsize="2975,1311">
                          <o:lock v:ext="edit" aspectratio="t"/>
                          <v:group id="_x0000_s4632" style="position:absolute;left:4403;top:4139;width:2975;height:1311" coordorigin="9993,5709" coordsize="2360,2581">
                            <o:lock v:ext="edit" aspectratio="t"/>
                            <v:rect id="_x0000_s4633" style="position:absolute;left:9993;top:5810;width:2357;height:2462" stroked="f" strokeweight="1pt">
                              <o:lock v:ext="edit" aspectratio="t"/>
                            </v:rect>
                            <v:group id="_x0000_s4634" style="position:absolute;left:9993;top:5709;width:2360;height:2581" coordorigin="851,2550" coordsize="682,863">
                              <o:lock v:ext="edit" aspectratio="t"/>
                              <v:line id="_x0000_s4635" style="position:absolute" from="1532,2550" to="1533,2911" strokeweight="1pt">
                                <v:stroke startarrowwidth="wide" startarrowlength="short" endarrowwidth="wide" endarrowlength="short"/>
                                <o:lock v:ext="edit" aspectratio="t"/>
                              </v:line>
                              <v:line id="_x0000_s4636" style="position:absolute" from="851,2550" to="852,2911" strokeweight="1pt">
                                <v:stroke startarrowwidth="wide" startarrowlength="short" endarrowwidth="wide" endarrowlength="short"/>
                                <o:lock v:ext="edit" aspectratio="t"/>
                              </v:line>
                              <v:group id="_x0000_s4637" style="position:absolute;left:851;top:2903;width:682;height:510" coordorigin="851,2903" coordsize="682,510">
                                <o:lock v:ext="edit" aspectratio="t"/>
                                <v:line id="_x0000_s4638" style="position:absolute" from="851,2903" to="852,3413" strokeweight="1pt">
                                  <v:stroke startarrowwidth="wide" startarrowlength="short" endarrowwidth="wide" endarrowlength="short"/>
                                  <o:lock v:ext="edit" aspectratio="t"/>
                                </v:line>
                                <v:line id="_x0000_s4639" style="position:absolute" from="851,3412" to="1533,3413" strokeweight="1pt">
                                  <v:stroke startarrowwidth="wide" startarrowlength="short" endarrowwidth="wide" endarrowlength="short"/>
                                  <o:lock v:ext="edit" aspectratio="t"/>
                                </v:line>
                                <v:line id="_x0000_s4640" style="position:absolute" from="1532,2909" to="1533,3413" strokeweight="1pt">
                                  <v:stroke startarrowwidth="wide" startarrowlength="short" endarrowwidth="wide" endarrowlength="short"/>
                                  <o:lock v:ext="edit" aspectratio="t"/>
                                </v:line>
                              </v:group>
                            </v:group>
                          </v:group>
                          <v:rect id="_x0000_s4641" style="position:absolute;left:6251;top:5336;width:185;height:114" fillcolor="black">
                            <o:lock v:ext="edit" aspectratio="t"/>
                          </v:rect>
                        </v:group>
                        <v:shape id="_x0000_s4642" type="#_x0000_t32" style="position:absolute;left:672;top:4018;width:2987;height:1;flip:x" o:connectortype="straight">
                          <o:lock v:ext="edit" aspectratio="t"/>
                        </v:shape>
                      </v:group>
                      <v:group id="_x0000_s4643" style="position:absolute;left:2611;top:10546;width:1198;height:1529" coordorigin="6251,2661" coordsize="1198,1529">
                        <o:lock v:ext="edit" aspectratio="t"/>
                        <v:shape id="_x0000_s4644" type="#_x0000_t32" style="position:absolute;left:6251;top:2975;width:959;height:1215;flip:x" o:connectortype="straight">
                          <o:lock v:ext="edit" aspectratio="t"/>
                        </v:shape>
                        <v:shape id="_x0000_s4645" type="#_x0000_t32" style="position:absolute;left:6705;top:3075;width:626;height:1115;flip:x" o:connectortype="straight">
                          <o:lock v:ext="edit" aspectratio="t"/>
                        </v:shape>
                        <v:group id="_x0000_s4646" style="position:absolute;left:7218;top:2661;width:231;height:376" coordorigin="7218,2661" coordsize="231,376">
                          <o:lock v:ext="edit" aspectratio="t"/>
                          <v:rect id="_x0000_s4647" style="position:absolute;left:7218;top:2916;width:172;height:121;rotation:2199916fd">
                            <o:lock v:ext="edit" aspectratio="t"/>
                          </v:rect>
                          <v:rect id="_x0000_s4648" style="position:absolute;left:7378;top:2661;width:71;height:281;rotation:2199916fd" fillcolor="black">
                            <o:lock v:ext="edit" aspectratio="t"/>
                          </v:rect>
                        </v:group>
                      </v:group>
                    </v:group>
                    <v:shape id="_x0000_s4649" type="#_x0000_t202" style="position:absolute;left:2627;top:5419;width:1258;height:320" stroked="f">
                      <o:lock v:ext="edit" aspectratio="t"/>
                      <v:textbox style="mso-next-textbox:#_x0000_s4649">
                        <w:txbxContent>
                          <w:p w14:paraId="2B08515F" w14:textId="77777777" w:rsidR="005D1C27" w:rsidRPr="00064E73" w:rsidRDefault="005D1C27" w:rsidP="005D1C2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Piscine</w:t>
                            </w:r>
                          </w:p>
                        </w:txbxContent>
                      </v:textbox>
                    </v:shape>
                    <v:shape id="_x0000_s4650" type="#_x0000_t32" style="position:absolute;left:6158;top:1966;width:18;height:2788;flip:x" o:connectortype="straight">
                      <v:stroke dashstyle="dash"/>
                    </v:shape>
                    <v:shape id="_x0000_s4651" type="#_x0000_t32" style="position:absolute;left:7084;top:1966;width:18;height:2788;flip:x" o:connectortype="straight">
                      <v:stroke dashstyle="dash"/>
                    </v:shape>
                  </v:group>
                  <v:group id="_x0000_s4751" style="position:absolute;left:5925;top:3369;width:568;height:585" coordorigin="5925,3369" coordsize="568,585">
                    <v:shape id="_x0000_s4746" type="#_x0000_t19" style="position:absolute;left:6012;top:3811;width:187;height:143" coordsize="18210,21600" adj=",-2132340" path="wr-21600,,21600,43200,,,18210,9983nfewr-21600,,21600,43200,,,18210,9983l,21600nsxe">
                      <v:path o:connectlocs="0,0;18210,9983;0,21600"/>
                    </v:shape>
                    <v:shape id="Zone de texte 133" o:spid="_x0000_s4749" type="#_x0000_t202" style="position:absolute;left:6062;top:3232;width:294;height:568;rotation:7806813fd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" filled="f" stroked="f" strokeweight=".5pt">
                      <v:fill o:detectmouseclick="t"/>
                      <v:textbox inset="0,0,0,0">
                        <w:txbxContent/>
                      </v:textbox>
                    </v:shape>
                  </v:group>
                  <v:group id="_x0000_s4752" style="position:absolute;left:6868;top:3238;width:568;height:620" coordorigin="6868,3238" coordsize="568,620">
                    <v:shape id="_x0000_s4747" type="#_x0000_t19" style="position:absolute;left:6927;top:3715;width:187;height:143" coordsize="18210,21600" adj=",-2132340" path="wr-21600,,21600,43200,,,18210,9983nfewr-21600,,21600,43200,,,18210,9983l,21600nsxe">
                      <v:path o:connectlocs="0,0;18210,9983;0,21600"/>
                    </v:shape>
                    <v:shape id="Zone de texte 133" o:spid="_x0000_s4750" type="#_x0000_t202" style="position:absolute;left:7005;top:3101;width:294;height:568;rotation:7806813fd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" filled="f" stroked="f" strokeweight=".5pt">
                      <v:fill o:detectmouseclick="t"/>
                      <v:textbox inset="0,0,0,0">
                        <w:txbxContent>
                          <w:p w14:paraId="0C3A0A58" w14:textId="77A136DD" w:rsidR="00BD4D63" w:rsidRPr="00BD4D63" w:rsidRDefault="00BD4D63" w:rsidP="00BD4D63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29</w:t>
                            </w:r>
                            <w:r w:rsidRPr="00BD4D63">
                              <w:rPr>
                                <w:rFonts w:ascii="Calibri" w:hAnsi="Calibri" w:cs="Calibri"/>
                                <w:color w:val="000000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</v:group>
                </v:group>
                <v:shape id="_x0000_s5143" type="#_x0000_t202" style="position:absolute;left:6350;top:6590;width:877;height:195" stroked="f">
                  <v:textbox>
                    <w:txbxContent>
                      <w:p w14:paraId="204F6738" w14:textId="77777777" w:rsidR="00116C03" w:rsidRDefault="00116C03"/>
                    </w:txbxContent>
                  </v:textbox>
                </v:shape>
              </v:group>
              <v:shape id="_x0000_s5145" type="#_x0000_t202" style="position:absolute;left:6230;top:7048;width:997;height:379" stroked="f">
                <v:textbox>
                  <w:txbxContent>
                    <w:p w14:paraId="6FFADC43" w14:textId="05E0D906" w:rsidR="00116C03" w:rsidRPr="00116C03" w:rsidRDefault="00116C03">
                      <w:pPr>
                        <w:rPr>
                          <w:sz w:val="16"/>
                          <w:szCs w:val="16"/>
                        </w:rPr>
                      </w:pPr>
                      <w:r w:rsidRPr="00116C03">
                        <w:rPr>
                          <w:sz w:val="16"/>
                          <w:szCs w:val="16"/>
                        </w:rPr>
                        <w:t>Téléphone</w:t>
                      </w:r>
                    </w:p>
                  </w:txbxContent>
                </v:textbox>
              </v:shape>
            </v:group>
            <v:shape id="_x0000_s5159" type="#_x0000_t202" style="position:absolute;left:6857;top:6785;width:370;height:160" stroked="f">
              <v:textbox>
                <w:txbxContent>
                  <w:p w14:paraId="4C1AB757" w14:textId="77777777" w:rsidR="00451926" w:rsidRDefault="00451926"/>
                </w:txbxContent>
              </v:textbox>
            </v:shape>
            <v:shape id="_x0000_s5160" type="#_x0000_t202" style="position:absolute;left:6484;top:6785;width:370;height:160" fillcolor="black">
              <v:textbox>
                <w:txbxContent>
                  <w:p w14:paraId="0AC5E1D3" w14:textId="77777777" w:rsidR="00451926" w:rsidRDefault="00451926" w:rsidP="00451926"/>
                </w:txbxContent>
              </v:textbox>
            </v:shape>
          </v:group>
        </w:pict>
      </w:r>
      <w:r w:rsidR="00461C96" w:rsidRPr="00D53804">
        <w:rPr>
          <w:rFonts w:ascii="Calibri" w:hAnsi="Calibri" w:cs="Calibri"/>
        </w:rPr>
        <w:t>O</w:t>
      </w:r>
      <w:r w:rsidR="00156AE1" w:rsidRPr="00D53804">
        <w:rPr>
          <w:rFonts w:ascii="Calibri" w:hAnsi="Calibri" w:cs="Calibri"/>
        </w:rPr>
        <w:t>n donne le schéma de la situation</w:t>
      </w:r>
      <w:r w:rsidR="00C510A8" w:rsidRPr="00D53804">
        <w:rPr>
          <w:rFonts w:ascii="Calibri" w:hAnsi="Calibri" w:cs="Calibri"/>
        </w:rPr>
        <w:t> :</w:t>
      </w:r>
    </w:p>
    <w:p w14:paraId="7BF65E07" w14:textId="77777777" w:rsidR="00083B6A" w:rsidRPr="00D53804" w:rsidRDefault="00083B6A" w:rsidP="009E1A08">
      <w:pPr>
        <w:rPr>
          <w:rFonts w:ascii="Calibri" w:hAnsi="Calibri" w:cs="Calibri"/>
        </w:rPr>
      </w:pPr>
    </w:p>
    <w:p w14:paraId="3582287B" w14:textId="77777777" w:rsidR="00083B6A" w:rsidRPr="00D53804" w:rsidRDefault="00083B6A" w:rsidP="009E1A08">
      <w:pPr>
        <w:rPr>
          <w:rFonts w:ascii="Calibri" w:hAnsi="Calibri" w:cs="Calibri"/>
        </w:rPr>
      </w:pPr>
    </w:p>
    <w:p w14:paraId="5D57CCED" w14:textId="353393BD" w:rsidR="00083B6A" w:rsidRPr="00D53804" w:rsidRDefault="00C510A8" w:rsidP="009E1A08">
      <w:p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                           </w:t>
      </w:r>
    </w:p>
    <w:p w14:paraId="0C5D7C90" w14:textId="77777777" w:rsidR="00083B6A" w:rsidRPr="00D53804" w:rsidRDefault="00083B6A" w:rsidP="009E1A08">
      <w:pPr>
        <w:rPr>
          <w:rFonts w:ascii="Calibri" w:hAnsi="Calibri" w:cs="Calibri"/>
        </w:rPr>
      </w:pPr>
    </w:p>
    <w:p w14:paraId="79805954" w14:textId="0CBFCEE7" w:rsidR="00083B6A" w:rsidRPr="00D53804" w:rsidRDefault="00083B6A" w:rsidP="009E1A08">
      <w:pPr>
        <w:rPr>
          <w:rFonts w:ascii="Calibri" w:hAnsi="Calibri" w:cs="Calibri"/>
        </w:rPr>
      </w:pPr>
    </w:p>
    <w:p w14:paraId="4BEFF47C" w14:textId="3A848CA4" w:rsidR="00083B6A" w:rsidRPr="00D53804" w:rsidRDefault="00083B6A" w:rsidP="009E1A08">
      <w:pPr>
        <w:rPr>
          <w:rFonts w:ascii="Calibri" w:hAnsi="Calibri" w:cs="Calibri"/>
        </w:rPr>
      </w:pPr>
    </w:p>
    <w:p w14:paraId="4F831462" w14:textId="1EE87651" w:rsidR="00083B6A" w:rsidRPr="00D53804" w:rsidRDefault="00083B6A" w:rsidP="009E1A08">
      <w:pPr>
        <w:rPr>
          <w:rFonts w:ascii="Calibri" w:hAnsi="Calibri" w:cs="Calibri"/>
        </w:rPr>
      </w:pPr>
    </w:p>
    <w:p w14:paraId="72B1DD8C" w14:textId="570FCEC0" w:rsidR="00083B6A" w:rsidRPr="00D53804" w:rsidRDefault="00FF28BF" w:rsidP="009E1A08">
      <w:pPr>
        <w:rPr>
          <w:rFonts w:ascii="Calibri" w:hAnsi="Calibri" w:cs="Calibri"/>
        </w:rPr>
      </w:pPr>
      <w:r>
        <w:rPr>
          <w:noProof/>
        </w:rPr>
        <w:pict w14:anchorId="13397583">
          <v:rect id="Rectangle 2" o:spid="_x0000_s5190" style="position:absolute;margin-left:304.4pt;margin-top:1.6pt;width:20.7pt;height:17.8pt;z-index:251671552;visibility:visible;mso-wrap-distance-left:9pt;mso-wrap-distance-top:0;mso-wrap-distance-right:9pt;mso-wrap-distance-bottom:0;mso-position-horizontal-relative:char;mso-position-vertical-relative:text;mso-width-relative:page;mso-height-relative:page;v-text-anchor:top" o:allowincell="f" filled="f" stroked="f">
            <v:textbox inset="1pt,1pt,1pt,1pt">
              <w:txbxContent>
                <w:p w14:paraId="10A531D7" w14:textId="5A498E58" w:rsidR="00ED0A3C" w:rsidRPr="002F2AF8" w:rsidRDefault="00ED0A3C">
                  <w:pPr>
                    <w:jc w:val="center"/>
                    <w:rPr>
                      <w:rFonts w:ascii="Calibri" w:hAnsi="Calibri" w:cs="Calibri"/>
                    </w:rPr>
                  </w:pPr>
                  <w:r w:rsidRPr="002F2AF8">
                    <w:rPr>
                      <w:rFonts w:ascii="Calibri" w:hAnsi="Calibri" w:cs="Calibri"/>
                    </w:rPr>
                    <w:t>38°</w:t>
                  </w:r>
                </w:p>
              </w:txbxContent>
            </v:textbox>
          </v:rect>
        </w:pict>
      </w:r>
    </w:p>
    <w:p w14:paraId="2C8D3DEB" w14:textId="4D56BB60" w:rsidR="00083B6A" w:rsidRPr="00D53804" w:rsidRDefault="00083B6A" w:rsidP="009E1A08">
      <w:pPr>
        <w:rPr>
          <w:rFonts w:ascii="Calibri" w:hAnsi="Calibri" w:cs="Calibri"/>
        </w:rPr>
      </w:pPr>
    </w:p>
    <w:p w14:paraId="418D362A" w14:textId="77777777" w:rsidR="00083B6A" w:rsidRPr="00D53804" w:rsidRDefault="00083B6A" w:rsidP="009E1A08">
      <w:pPr>
        <w:rPr>
          <w:rFonts w:ascii="Calibri" w:hAnsi="Calibri" w:cs="Calibri"/>
        </w:rPr>
      </w:pPr>
    </w:p>
    <w:p w14:paraId="6163C245" w14:textId="77777777" w:rsidR="00083B6A" w:rsidRPr="00D53804" w:rsidRDefault="00083B6A" w:rsidP="009E1A08">
      <w:pPr>
        <w:rPr>
          <w:rFonts w:ascii="Calibri" w:hAnsi="Calibri" w:cs="Calibri"/>
        </w:rPr>
      </w:pPr>
    </w:p>
    <w:p w14:paraId="4B20C92D" w14:textId="0626A820" w:rsidR="00083B6A" w:rsidRPr="00D53804" w:rsidRDefault="00083B6A" w:rsidP="009E1A08">
      <w:pPr>
        <w:rPr>
          <w:rFonts w:ascii="Calibri" w:hAnsi="Calibri" w:cs="Calibri"/>
        </w:rPr>
      </w:pPr>
    </w:p>
    <w:p w14:paraId="43D2A3B5" w14:textId="77777777" w:rsidR="00083B6A" w:rsidRPr="00D53804" w:rsidRDefault="00083B6A" w:rsidP="009E1A08">
      <w:pPr>
        <w:rPr>
          <w:rFonts w:ascii="Calibri" w:hAnsi="Calibri" w:cs="Calibri"/>
        </w:rPr>
      </w:pPr>
    </w:p>
    <w:p w14:paraId="02DF20DD" w14:textId="77777777" w:rsidR="00083B6A" w:rsidRPr="00D53804" w:rsidRDefault="00083B6A" w:rsidP="009E1A08">
      <w:pPr>
        <w:rPr>
          <w:rFonts w:ascii="Calibri" w:hAnsi="Calibri" w:cs="Calibri"/>
        </w:rPr>
      </w:pPr>
    </w:p>
    <w:p w14:paraId="44FC640D" w14:textId="50E2F042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241DED28">
          <v:shape id="_x0000_s4895" type="#_x0000_t202" style="position:absolute;margin-left:23.55pt;margin-top:7.05pt;width:83.2pt;height:27.6pt;z-index:251654144" stroked="f">
            <v:textbox style="mso-next-textbox:#_x0000_s4895">
              <w:txbxContent>
                <w:p w14:paraId="2B1FD666" w14:textId="16B77EF9" w:rsidR="00C510A8" w:rsidRPr="00C510A8" w:rsidRDefault="00C510A8" w:rsidP="00C510A8">
                  <w:pPr>
                    <w:jc w:val="center"/>
                    <w:rPr>
                      <w:i/>
                      <w:iCs/>
                    </w:rPr>
                  </w:pPr>
                  <w:r w:rsidRPr="00C510A8">
                    <w:rPr>
                      <w:rFonts w:ascii="Calibri" w:hAnsi="Calibri" w:cs="Calibri"/>
                      <w:i/>
                      <w:iCs/>
                    </w:rPr>
                    <w:t>Echelle 1/50</w:t>
                  </w:r>
                </w:p>
              </w:txbxContent>
            </v:textbox>
          </v:shape>
        </w:pict>
      </w:r>
    </w:p>
    <w:p w14:paraId="21970F2F" w14:textId="4C17491B" w:rsidR="00083B6A" w:rsidRPr="00D53804" w:rsidRDefault="00083B6A" w:rsidP="009E1A08">
      <w:pPr>
        <w:rPr>
          <w:rFonts w:ascii="Calibri" w:hAnsi="Calibri" w:cs="Calibri"/>
        </w:rPr>
      </w:pPr>
    </w:p>
    <w:p w14:paraId="3B2E3AFE" w14:textId="77777777" w:rsidR="00083B6A" w:rsidRPr="00D53804" w:rsidRDefault="00083B6A" w:rsidP="009E1A08">
      <w:pPr>
        <w:rPr>
          <w:rFonts w:ascii="Calibri" w:hAnsi="Calibri" w:cs="Calibri"/>
        </w:rPr>
      </w:pPr>
    </w:p>
    <w:p w14:paraId="7799EF99" w14:textId="5EAB04EA" w:rsidR="00083B6A" w:rsidRPr="00D53804" w:rsidRDefault="00083B6A" w:rsidP="009E1A08">
      <w:pPr>
        <w:rPr>
          <w:rFonts w:ascii="Calibri" w:hAnsi="Calibri" w:cs="Calibri"/>
        </w:rPr>
      </w:pPr>
    </w:p>
    <w:p w14:paraId="6789ABCD" w14:textId="345C6BC6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4E606FAD">
          <v:shape id="_x0000_s5177" type="#_x0000_t202" style="position:absolute;margin-left:277.65pt;margin-top:10pt;width:61.5pt;height:16.55pt;z-index:251669504" stroked="f">
            <v:textbox style="mso-next-textbox:#_x0000_s5177">
              <w:txbxContent>
                <w:p w14:paraId="4458A7D4" w14:textId="77777777" w:rsidR="00360BC3" w:rsidRPr="001D1F61" w:rsidRDefault="00360BC3" w:rsidP="00360BC3">
                  <w:pPr>
                    <w:jc w:val="center"/>
                    <w:rPr>
                      <w:sz w:val="16"/>
                      <w:szCs w:val="16"/>
                    </w:rPr>
                  </w:pPr>
                  <w:r w:rsidRPr="001D1F61">
                    <w:rPr>
                      <w:sz w:val="16"/>
                      <w:szCs w:val="16"/>
                    </w:rPr>
                    <w:t>Téléphone</w:t>
                  </w:r>
                </w:p>
              </w:txbxContent>
            </v:textbox>
          </v:shape>
        </w:pict>
      </w:r>
    </w:p>
    <w:p w14:paraId="2790D4FB" w14:textId="18C3B36A" w:rsidR="00083B6A" w:rsidRPr="00D53804" w:rsidRDefault="00083B6A" w:rsidP="009E1A08">
      <w:pPr>
        <w:rPr>
          <w:rFonts w:ascii="Calibri" w:hAnsi="Calibri" w:cs="Calibri"/>
        </w:rPr>
      </w:pPr>
    </w:p>
    <w:p w14:paraId="7A475E2C" w14:textId="7B90F79E" w:rsidR="009F5B98" w:rsidRPr="00D53804" w:rsidRDefault="00963FBD" w:rsidP="00963FBD">
      <w:pPr>
        <w:numPr>
          <w:ilvl w:val="0"/>
          <w:numId w:val="37"/>
        </w:numPr>
        <w:rPr>
          <w:rFonts w:ascii="Calibri" w:hAnsi="Calibri" w:cs="Calibri"/>
        </w:rPr>
      </w:pPr>
      <w:r w:rsidRPr="00D53804">
        <w:rPr>
          <w:rFonts w:ascii="Calibri" w:hAnsi="Calibri" w:cs="Calibri"/>
        </w:rPr>
        <w:t>Utiliser le Schéma du dispositif expérimental pour associer le vocabulaire et les légendes avec à l’aide de flèches :</w:t>
      </w:r>
    </w:p>
    <w:p w14:paraId="1EF4B8A5" w14:textId="1745939F" w:rsidR="009F5B98" w:rsidRPr="00D53804" w:rsidRDefault="009F5B98" w:rsidP="00156AE1">
      <w:pPr>
        <w:rPr>
          <w:rFonts w:ascii="Calibri" w:hAnsi="Calibri" w:cs="Calibri"/>
          <w:u w:val="single"/>
        </w:rPr>
      </w:pPr>
    </w:p>
    <w:p w14:paraId="2D5C52C1" w14:textId="0522CC26" w:rsidR="009F5B98" w:rsidRPr="00D53804" w:rsidRDefault="00FF28BF" w:rsidP="00156AE1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noProof/>
          <w:u w:val="single"/>
        </w:rPr>
        <w:pict w14:anchorId="529827C0">
          <v:shape id="_x0000_s4755" type="#_x0000_t202" style="position:absolute;margin-left:304.9pt;margin-top:3.4pt;width:204.6pt;height:23.8pt;z-index:251650048">
            <v:textbox>
              <w:txbxContent>
                <w:p w14:paraId="3239E21E" w14:textId="33F0443B" w:rsidR="00963FBD" w:rsidRPr="00963FBD" w:rsidRDefault="00963FBD" w:rsidP="00963FB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963FBD">
                    <w:rPr>
                      <w:b/>
                      <w:bCs/>
                      <w:i/>
                      <w:iCs/>
                    </w:rPr>
                    <w:t>Dispositif expérimental</w:t>
                  </w:r>
                </w:p>
              </w:txbxContent>
            </v:textbox>
          </v:shape>
        </w:pict>
      </w:r>
    </w:p>
    <w:p w14:paraId="49DF9486" w14:textId="633CEF5C" w:rsidR="009F5B98" w:rsidRPr="00D53804" w:rsidRDefault="00FF28BF" w:rsidP="00156AE1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noProof/>
          <w:u w:val="single"/>
        </w:rPr>
        <w:pict w14:anchorId="2978C4CE">
          <v:group id="_x0000_s4758" style="position:absolute;margin-left:13.5pt;margin-top:4.25pt;width:242.2pt;height:131.75pt;z-index:251651072" coordorigin="616,8194" coordsize="4844,2635">
            <v:group id="_x0000_s4754" style="position:absolute;left:616;top:8759;width:4517;height:2070" coordorigin="6784,9567" coordsize="4517,2070">
              <v:group id="_x0000_s4732" style="position:absolute;left:6784;top:9567;width:1978;height:2056" coordorigin="6784,9567" coordsize="1978,2056">
                <v:shape id="_x0000_s4715" type="#_x0000_t202" style="position:absolute;left:6784;top:9567;width:1978;height:424" stroked="f">
                  <v:textbox style="mso-next-textbox:#_x0000_s4715">
                    <w:txbxContent>
                      <w:p w14:paraId="06C825B5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 w:rsidRPr="00F83094">
                          <w:rPr>
                            <w:rFonts w:ascii="Calibri" w:hAnsi="Calibri" w:cs="Calibri"/>
                          </w:rPr>
                          <w:t>Rayon réfracté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4717" type="#_x0000_t202" style="position:absolute;left:6784;top:9995;width:1978;height:424" stroked="f">
                  <v:textbox style="mso-next-textbox:#_x0000_s4717">
                    <w:txbxContent>
                      <w:p w14:paraId="4FC171B4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 w:rsidRPr="00F83094">
                          <w:rPr>
                            <w:rFonts w:ascii="Calibri" w:hAnsi="Calibri" w:cs="Calibri"/>
                          </w:rPr>
                          <w:t>Rayon incident</w:t>
                        </w:r>
                      </w:p>
                      <w:p w14:paraId="1DAAEC1A" w14:textId="292A1DAE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6784;top:10386;width:1978;height:424" stroked="f">
                  <v:textbox style="mso-next-textbox:#_x0000_s4718">
                    <w:txbxContent>
                      <w:p w14:paraId="6360B35E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 w:rsidRPr="00F83094">
                          <w:rPr>
                            <w:rFonts w:ascii="Calibri" w:hAnsi="Calibri" w:cs="Calibri"/>
                          </w:rPr>
                          <w:t>Angle incident</w:t>
                        </w:r>
                      </w:p>
                      <w:p w14:paraId="6A99F8EE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_x0000_s4719" type="#_x0000_t202" style="position:absolute;left:6784;top:10793;width:1978;height:424" stroked="f">
                  <v:textbox style="mso-next-textbox:#_x0000_s4719">
                    <w:txbxContent>
                      <w:p w14:paraId="6EC7D434" w14:textId="77777777" w:rsidR="00461C96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 w:rsidRPr="00F83094">
                          <w:rPr>
                            <w:rFonts w:ascii="Calibri" w:hAnsi="Calibri" w:cs="Calibri"/>
                          </w:rPr>
                          <w:t>Angle réfracté</w:t>
                        </w:r>
                      </w:p>
                      <w:p w14:paraId="448214E1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_x0000_s4720" type="#_x0000_t202" style="position:absolute;left:6784;top:11199;width:1978;height:424" stroked="f">
                  <v:textbox style="mso-next-textbox:#_x0000_s4720">
                    <w:txbxContent>
                      <w:p w14:paraId="35D6414B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Plan d’incidence</w:t>
                        </w:r>
                      </w:p>
                      <w:p w14:paraId="38395595" w14:textId="77777777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</v:group>
              <v:group id="_x0000_s4731" style="position:absolute;left:10798;top:9581;width:503;height:2056" coordorigin="8924,12819" coordsize="503,2056">
                <v:shape id="_x0000_s4726" type="#_x0000_t202" style="position:absolute;left:8924;top:12819;width:503;height:424" stroked="f">
                  <v:textbox>
                    <w:txbxContent>
                      <w:p w14:paraId="23ABAE51" w14:textId="706FD075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 xml:space="preserve">1 </w:t>
                        </w:r>
                      </w:p>
                    </w:txbxContent>
                  </v:textbox>
                </v:shape>
                <v:shape id="_x0000_s4727" type="#_x0000_t202" style="position:absolute;left:8924;top:13247;width:503;height:424" stroked="f">
                  <v:textbox>
                    <w:txbxContent>
                      <w:p w14:paraId="39A78425" w14:textId="0C9D13B1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2</w:t>
                        </w:r>
                      </w:p>
                    </w:txbxContent>
                  </v:textbox>
                </v:shape>
                <v:shape id="_x0000_s4728" type="#_x0000_t202" style="position:absolute;left:8924;top:13638;width:502;height:424" stroked="f">
                  <v:textbox>
                    <w:txbxContent>
                      <w:p w14:paraId="1A0981F5" w14:textId="01091218" w:rsidR="00461C96" w:rsidRPr="00F83094" w:rsidRDefault="00461C96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3</w:t>
                        </w:r>
                      </w:p>
                    </w:txbxContent>
                  </v:textbox>
                </v:shape>
                <v:shape id="_x0000_s4729" type="#_x0000_t202" style="position:absolute;left:8924;top:14045;width:503;height:424" stroked="f">
                  <v:textbox>
                    <w:txbxContent>
                      <w:p w14:paraId="0A284154" w14:textId="5DF7E994" w:rsidR="00461C96" w:rsidRPr="00461C96" w:rsidRDefault="00FF28BF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eastAsia="Calibri"/>
                          </w:rPr>
                          <w:pict w14:anchorId="136327BB">
                            <v:shape id="_x0000_i1026" type="#_x0000_t75" style="width:6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5F24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Pr=&quot;00505F24&quot; wsp:rsidRDefault=&quot;00505F24&quot; wsp:rsidP=&quot;00505F24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a&lt;/m:t&gt;&lt;/m:r&gt;&lt;/m:e&gt;&lt;/m:acc&gt;&lt;/m:oMath&gt;&lt;/m:oMathPara&gt;&lt;/w:p&gt;&lt;w:sectPr wsp:rsidR=&quot;00000000&quot; wsp:rsidRPr=&quot;00505F24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            <v:imagedata r:id="rId12" o:title="" chromakey="white"/>
                            </v:shape>
                          </w:pict>
                        </w:r>
                      </w:p>
                    </w:txbxContent>
                  </v:textbox>
                </v:shape>
                <v:shape id="_x0000_s4730" type="#_x0000_t202" style="position:absolute;left:8924;top:14451;width:493;height:424" stroked="f">
                  <v:textbox>
                    <w:txbxContent>
                      <w:p w14:paraId="65436AC5" w14:textId="7586135E" w:rsidR="00461C96" w:rsidRPr="00461C96" w:rsidRDefault="00FF28BF" w:rsidP="00461C96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eastAsia="Calibri"/>
                          </w:rPr>
                          <w:pict w14:anchorId="6F10E09F">
                            <v:shape id="_x0000_i1028" type="#_x0000_t75" style="width:6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541D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Pr=&quot;007541D7&quot; wsp:rsidRDefault=&quot;007541D7&quot; wsp:rsidP=&quot;007541D7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b&lt;/m:t&gt;&lt;/m:r&gt;&lt;/m:e&gt;&lt;/m:acc&gt;&lt;/m:oMath&gt;&lt;/m:oMathPara&gt;&lt;/w:p&gt;&lt;w:sectPr wsp:rsidR=&quot;00000000&quot; wsp:rsidRPr=&quot;007541D7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            <v:imagedata r:id="rId13" o:title="" chromakey="white"/>
                            </v:shape>
                          </w:pict>
                        </w:r>
                      </w:p>
                    </w:txbxContent>
                  </v:textbox>
                </v:shape>
              </v:group>
              <v:group id="_x0000_s4738" style="position:absolute;left:8587;top:9755;width:175;height:1745" coordorigin="8587,9755" coordsize="175,1745">
                <v:oval id="_x0000_s4733" style="position:absolute;left:8587;top:9755;width:101;height:96" fillcolor="black"/>
                <v:oval id="_x0000_s4734" style="position:absolute;left:8602;top:10187;width:101;height:96" fillcolor="black"/>
                <v:oval id="_x0000_s4735" style="position:absolute;left:8616;top:10573;width:101;height:96" fillcolor="black"/>
                <v:oval id="_x0000_s4736" style="position:absolute;left:8631;top:11001;width:101;height:96" fillcolor="black"/>
                <v:oval id="_x0000_s4737" style="position:absolute;left:8661;top:11404;width:101;height:96" fillcolor="black"/>
              </v:group>
              <v:group id="_x0000_s4745" style="position:absolute;left:10569;top:9781;width:101;height:1745" coordorigin="10078,9599" coordsize="101,1745">
                <v:oval id="_x0000_s4740" style="position:absolute;left:10078;top:9599;width:101;height:96" fillcolor="black"/>
                <v:oval id="_x0000_s4741" style="position:absolute;left:10078;top:10031;width:101;height:96" fillcolor="black"/>
                <v:oval id="_x0000_s4742" style="position:absolute;left:10078;top:10417;width:101;height:96" fillcolor="black"/>
                <v:oval id="_x0000_s4743" style="position:absolute;left:10078;top:10845;width:101;height:96" fillcolor="black"/>
                <v:oval id="_x0000_s4744" style="position:absolute;left:10078;top:11248;width:101;height:96" fillcolor="black"/>
              </v:group>
            </v:group>
            <v:shape id="_x0000_s4756" type="#_x0000_t202" style="position:absolute;left:808;top:8195;width:1818;height:476" stroked="f">
              <v:textbox>
                <w:txbxContent>
                  <w:p w14:paraId="45091EE9" w14:textId="0AEEB79A" w:rsidR="00963FBD" w:rsidRPr="00C510A8" w:rsidRDefault="00963FBD" w:rsidP="00963FBD">
                    <w:pPr>
                      <w:jc w:val="center"/>
                      <w:rPr>
                        <w:rFonts w:ascii="Calibri" w:hAnsi="Calibri" w:cs="Calibri"/>
                        <w:i/>
                        <w:iCs/>
                        <w:u w:val="single"/>
                      </w:rPr>
                    </w:pPr>
                    <w:r w:rsidRPr="00C510A8">
                      <w:rPr>
                        <w:rFonts w:ascii="Calibri" w:hAnsi="Calibri" w:cs="Calibri"/>
                        <w:i/>
                        <w:iCs/>
                        <w:u w:val="single"/>
                      </w:rPr>
                      <w:t>Vocabulaire</w:t>
                    </w:r>
                  </w:p>
                </w:txbxContent>
              </v:textbox>
            </v:shape>
            <v:shape id="_x0000_s4757" type="#_x0000_t202" style="position:absolute;left:3642;top:8194;width:1818;height:476" stroked="f">
              <v:textbox>
                <w:txbxContent>
                  <w:p w14:paraId="7704F0C9" w14:textId="789DEDD4" w:rsidR="00963FBD" w:rsidRPr="00963FBD" w:rsidRDefault="00963FBD" w:rsidP="00963FBD">
                    <w:pPr>
                      <w:jc w:val="center"/>
                      <w:rPr>
                        <w:rFonts w:ascii="Calibri" w:hAnsi="Calibri" w:cs="Calibri"/>
                        <w:i/>
                        <w:iCs/>
                        <w:u w:val="single"/>
                      </w:rPr>
                    </w:pPr>
                    <w:r>
                      <w:rPr>
                        <w:rFonts w:ascii="Calibri" w:hAnsi="Calibri" w:cs="Calibri"/>
                        <w:i/>
                        <w:iCs/>
                        <w:u w:val="single"/>
                      </w:rPr>
                      <w:t>Légendes</w:t>
                    </w:r>
                  </w:p>
                </w:txbxContent>
              </v:textbox>
            </v:shape>
          </v:group>
        </w:pict>
      </w:r>
    </w:p>
    <w:p w14:paraId="623B44D1" w14:textId="0803BA36" w:rsidR="007A4C98" w:rsidRPr="00D53804" w:rsidRDefault="00FF28BF" w:rsidP="00156AE1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noProof/>
        </w:rPr>
        <w:pict w14:anchorId="5A4736E5">
          <v:shape id="Image 1" o:spid="_x0000_s4712" type="#_x0000_t75" style="position:absolute;margin-left:274.5pt;margin-top:5.75pt;width:263.5pt;height:197.1pt;z-index:251649024;visibility:visible;mso-wrap-style:square;mso-position-horizontal-relative:text;mso-position-vertical-relative:text;mso-width-relative:page;mso-height-relative:page">
            <v:imagedata r:id="rId14" o:title=""/>
          </v:shape>
        </w:pict>
      </w:r>
    </w:p>
    <w:p w14:paraId="15542080" w14:textId="77777777" w:rsidR="00083B6A" w:rsidRPr="00D53804" w:rsidRDefault="00083B6A" w:rsidP="009E1A08">
      <w:pPr>
        <w:rPr>
          <w:rFonts w:ascii="Calibri" w:hAnsi="Calibri" w:cs="Calibri"/>
        </w:rPr>
      </w:pPr>
    </w:p>
    <w:p w14:paraId="576F7CE1" w14:textId="77777777" w:rsidR="00083B6A" w:rsidRPr="00D53804" w:rsidRDefault="00FF28BF" w:rsidP="005C779F">
      <w:pPr>
        <w:tabs>
          <w:tab w:val="left" w:pos="4763"/>
        </w:tabs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1D32D17D">
          <v:shape id="_x0000_s3343" type="#_x0000_t202" style="position:absolute;margin-left:421.15pt;margin-top:-.3pt;width:28pt;height:23.3pt;z-index:251640832" stroked="f"/>
        </w:pict>
      </w:r>
      <w:r w:rsidR="005C779F" w:rsidRPr="00D53804">
        <w:rPr>
          <w:rFonts w:ascii="Calibri" w:hAnsi="Calibri" w:cs="Calibri"/>
        </w:rPr>
        <w:tab/>
      </w:r>
    </w:p>
    <w:p w14:paraId="6B16AE49" w14:textId="3EBA5A69" w:rsidR="00083B6A" w:rsidRPr="00D53804" w:rsidRDefault="00083B6A" w:rsidP="009E1A08">
      <w:pPr>
        <w:rPr>
          <w:rFonts w:ascii="Calibri" w:hAnsi="Calibri" w:cs="Calibri"/>
        </w:rPr>
      </w:pPr>
    </w:p>
    <w:p w14:paraId="60290B99" w14:textId="0482342B" w:rsidR="00083B6A" w:rsidRPr="00D53804" w:rsidRDefault="00083B6A" w:rsidP="009E1A08">
      <w:pPr>
        <w:rPr>
          <w:rFonts w:ascii="Calibri" w:hAnsi="Calibri" w:cs="Calibri"/>
        </w:rPr>
      </w:pPr>
    </w:p>
    <w:p w14:paraId="21AEC7C6" w14:textId="077E46FF" w:rsidR="00083B6A" w:rsidRPr="00D53804" w:rsidRDefault="00083B6A" w:rsidP="009E1A08">
      <w:pPr>
        <w:rPr>
          <w:rFonts w:ascii="Calibri" w:hAnsi="Calibri" w:cs="Calibri"/>
        </w:rPr>
      </w:pPr>
    </w:p>
    <w:p w14:paraId="4932AC94" w14:textId="28775BB7" w:rsidR="00083B6A" w:rsidRPr="00D53804" w:rsidRDefault="000824A5" w:rsidP="009E1A08">
      <w:p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 </w:t>
      </w:r>
    </w:p>
    <w:p w14:paraId="381385B4" w14:textId="0606503A" w:rsidR="00083B6A" w:rsidRPr="00D53804" w:rsidRDefault="00083B6A" w:rsidP="009E1A08">
      <w:pPr>
        <w:rPr>
          <w:rFonts w:ascii="Calibri" w:hAnsi="Calibri" w:cs="Calibri"/>
        </w:rPr>
      </w:pPr>
    </w:p>
    <w:p w14:paraId="5FFD1F5C" w14:textId="062BDCC6" w:rsidR="00083B6A" w:rsidRPr="00D53804" w:rsidRDefault="00083B6A" w:rsidP="009E1A08">
      <w:pPr>
        <w:rPr>
          <w:rFonts w:ascii="Calibri" w:hAnsi="Calibri" w:cs="Calibri"/>
        </w:rPr>
      </w:pPr>
    </w:p>
    <w:p w14:paraId="0CA8E584" w14:textId="1CC09AC8" w:rsidR="00083B6A" w:rsidRPr="00D53804" w:rsidRDefault="00083B6A" w:rsidP="009E1A08">
      <w:pPr>
        <w:rPr>
          <w:rFonts w:ascii="Calibri" w:hAnsi="Calibri" w:cs="Calibri"/>
        </w:rPr>
      </w:pPr>
    </w:p>
    <w:p w14:paraId="4679AB4E" w14:textId="3DD0D10D" w:rsidR="00083B6A" w:rsidRPr="00D53804" w:rsidRDefault="00083B6A" w:rsidP="009E1A08">
      <w:pPr>
        <w:rPr>
          <w:rFonts w:ascii="Calibri" w:hAnsi="Calibri" w:cs="Calibri"/>
        </w:rPr>
      </w:pPr>
    </w:p>
    <w:p w14:paraId="44ADAB93" w14:textId="0445421A" w:rsidR="00083B6A" w:rsidRPr="00D53804" w:rsidRDefault="00083B6A" w:rsidP="009E1A08">
      <w:pPr>
        <w:rPr>
          <w:rFonts w:ascii="Calibri" w:hAnsi="Calibri" w:cs="Calibri"/>
        </w:rPr>
      </w:pPr>
    </w:p>
    <w:p w14:paraId="559BF0E1" w14:textId="1E29E938" w:rsidR="00083B6A" w:rsidRPr="00D53804" w:rsidRDefault="00083B6A" w:rsidP="009E1A08">
      <w:pPr>
        <w:rPr>
          <w:rFonts w:ascii="Calibri" w:hAnsi="Calibri" w:cs="Calibri"/>
        </w:rPr>
      </w:pPr>
    </w:p>
    <w:p w14:paraId="5A74D6B5" w14:textId="7B82C00F" w:rsidR="00083B6A" w:rsidRPr="00D53804" w:rsidRDefault="00083B6A" w:rsidP="009E1A08">
      <w:pPr>
        <w:rPr>
          <w:rFonts w:ascii="Calibri" w:hAnsi="Calibri" w:cs="Calibri"/>
        </w:rPr>
      </w:pPr>
    </w:p>
    <w:p w14:paraId="4F5DB7F8" w14:textId="7CC3B82B" w:rsidR="00083B6A" w:rsidRPr="00D53804" w:rsidRDefault="00083B6A" w:rsidP="009E1A08">
      <w:pPr>
        <w:rPr>
          <w:rFonts w:ascii="Calibri" w:hAnsi="Calibri" w:cs="Calibri"/>
        </w:rPr>
      </w:pPr>
    </w:p>
    <w:p w14:paraId="5967733E" w14:textId="43A3574E" w:rsidR="00083B6A" w:rsidRPr="00D53804" w:rsidRDefault="00C07571" w:rsidP="000927A9">
      <w:pPr>
        <w:numPr>
          <w:ilvl w:val="0"/>
          <w:numId w:val="37"/>
        </w:numPr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963FBD" w:rsidRPr="00D53804">
        <w:rPr>
          <w:rFonts w:ascii="Calibri" w:hAnsi="Calibri" w:cs="Calibri"/>
        </w:rPr>
        <w:t xml:space="preserve">our savoir si la lampe torche permet d’éclairer </w:t>
      </w:r>
      <w:r w:rsidR="00A971AC">
        <w:rPr>
          <w:rFonts w:ascii="Calibri" w:hAnsi="Calibri" w:cs="Calibri"/>
        </w:rPr>
        <w:t>le téléphone</w:t>
      </w:r>
      <w:r w:rsidR="00963FBD" w:rsidRPr="00D53804">
        <w:rPr>
          <w:rFonts w:ascii="Calibri" w:hAnsi="Calibri" w:cs="Calibri"/>
        </w:rPr>
        <w:t xml:space="preserve"> au fond de la piscine</w:t>
      </w:r>
      <w:r>
        <w:rPr>
          <w:rFonts w:ascii="Calibri" w:hAnsi="Calibri" w:cs="Calibri"/>
        </w:rPr>
        <w:t xml:space="preserve">, </w:t>
      </w:r>
      <w:r w:rsidR="00F16CE8">
        <w:rPr>
          <w:rFonts w:ascii="Calibri" w:hAnsi="Calibri" w:cs="Calibri"/>
        </w:rPr>
        <w:t>vous devez régler le dispositif expérimental avec :</w:t>
      </w:r>
      <w:r w:rsidR="00225B2C">
        <w:rPr>
          <w:rFonts w:ascii="Calibri" w:hAnsi="Calibri" w:cs="Calibri"/>
        </w:rPr>
        <w:t xml:space="preserve"> </w:t>
      </w:r>
      <w:r w:rsidR="00225B2C" w:rsidRPr="00225B2C">
        <w:rPr>
          <w:rFonts w:ascii="Calibri" w:hAnsi="Calibri" w:cs="Calibri"/>
          <w:i/>
          <w:iCs/>
        </w:rPr>
        <w:t>(cocher vos choix)</w:t>
      </w:r>
    </w:p>
    <w:p w14:paraId="538DD65F" w14:textId="77777777" w:rsidR="000927A9" w:rsidRPr="00D53804" w:rsidRDefault="000927A9" w:rsidP="009E1A08">
      <w:pPr>
        <w:rPr>
          <w:rFonts w:ascii="Calibri" w:hAnsi="Calibri" w:cs="Calibri"/>
        </w:rPr>
      </w:pPr>
    </w:p>
    <w:p w14:paraId="51257E44" w14:textId="7CA68EF4" w:rsidR="00B668B6" w:rsidRPr="004A4824" w:rsidRDefault="000C117E" w:rsidP="00225B2C">
      <w:pPr>
        <w:numPr>
          <w:ilvl w:val="0"/>
          <w:numId w:val="50"/>
        </w:numPr>
        <w:spacing w:line="360" w:lineRule="auto"/>
        <w:ind w:right="-143" w:firstLine="981"/>
        <w:rPr>
          <w:rFonts w:ascii="Calibri" w:hAnsi="Calibri" w:cs="Calibri"/>
        </w:rPr>
      </w:pPr>
      <w:r w:rsidRPr="004A4824">
        <w:rPr>
          <w:rFonts w:ascii="Calibri" w:hAnsi="Calibri" w:cs="Calibri"/>
        </w:rPr>
        <w:fldChar w:fldCharType="begin"/>
      </w:r>
      <w:r w:rsidRPr="004A482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7D3028A5">
          <v:shape id="_x0000_i1029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27D9D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C27D9D&quot; wsp:rsidP=&quot;00C27D9D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A4824">
        <w:rPr>
          <w:rFonts w:ascii="Calibri" w:hAnsi="Calibri" w:cs="Calibri"/>
        </w:rPr>
        <w:instrText xml:space="preserve"> </w:instrText>
      </w:r>
      <w:r w:rsidRPr="004A482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6DE07C1D">
          <v:shape id="_x0000_i1030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27D9D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C27D9D&quot; wsp:rsidP=&quot;00C27D9D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A4824">
        <w:rPr>
          <w:rFonts w:ascii="Calibri" w:hAnsi="Calibri" w:cs="Calibri"/>
        </w:rPr>
        <w:fldChar w:fldCharType="end"/>
      </w:r>
      <w:r w:rsidR="00C07571" w:rsidRPr="004A4824">
        <w:rPr>
          <w:rFonts w:ascii="Calibri" w:hAnsi="Calibri" w:cs="Calibri"/>
        </w:rPr>
        <w:t xml:space="preserve"> = 38°</w:t>
      </w:r>
      <w:r w:rsidR="00F16CE8" w:rsidRPr="004A4824">
        <w:rPr>
          <w:rFonts w:ascii="Calibri" w:hAnsi="Calibri" w:cs="Calibri"/>
        </w:rPr>
        <w:t xml:space="preserve"> et </w:t>
      </w:r>
      <w:r w:rsidR="00C07571" w:rsidRPr="004A4824">
        <w:rPr>
          <w:rFonts w:ascii="Calibri" w:hAnsi="Calibri" w:cs="Calibri"/>
        </w:rPr>
        <w:t>mesure</w:t>
      </w:r>
      <w:r w:rsidR="00F16CE8" w:rsidRPr="004A4824">
        <w:rPr>
          <w:rFonts w:ascii="Calibri" w:hAnsi="Calibri" w:cs="Calibri"/>
        </w:rPr>
        <w:t>r</w:t>
      </w:r>
      <w:r w:rsidR="00C07571" w:rsidRPr="004A4824">
        <w:rPr>
          <w:rFonts w:ascii="Calibri" w:hAnsi="Calibri" w:cs="Calibri"/>
        </w:rPr>
        <w:t xml:space="preserve"> l’angle</w:t>
      </w:r>
      <w:r w:rsidRPr="004A4824">
        <w:rPr>
          <w:rFonts w:ascii="Calibri" w:hAnsi="Calibri" w:cs="Calibri"/>
        </w:rPr>
        <w:fldChar w:fldCharType="begin"/>
      </w:r>
      <w:r w:rsidRPr="004A482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3A31436E">
          <v:shape id="_x0000_i1031" type="#_x0000_t75" style="width:11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568E3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568E3&quot; wsp:rsidP=&quot;00D568E3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A4824">
        <w:rPr>
          <w:rFonts w:ascii="Calibri" w:hAnsi="Calibri" w:cs="Calibri"/>
        </w:rPr>
        <w:instrText xml:space="preserve"> </w:instrText>
      </w:r>
      <w:r w:rsidRPr="004A482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32B9ABE2">
          <v:shape id="_x0000_i1032" type="#_x0000_t75" style="width:11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568E3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568E3&quot; wsp:rsidP=&quot;00D568E3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4A4824">
        <w:rPr>
          <w:rFonts w:ascii="Calibri" w:hAnsi="Calibri" w:cs="Calibri"/>
        </w:rPr>
        <w:fldChar w:fldCharType="end"/>
      </w:r>
      <w:r w:rsidR="00FD61D8" w:rsidRPr="004A4824">
        <w:rPr>
          <w:rFonts w:ascii="Calibri" w:hAnsi="Calibri" w:cs="Calibri"/>
        </w:rPr>
        <w:t>.</w:t>
      </w:r>
    </w:p>
    <w:p w14:paraId="5608EC1F" w14:textId="1CC731B6" w:rsidR="00C07571" w:rsidRPr="004A4824" w:rsidRDefault="00FF28BF" w:rsidP="00225B2C">
      <w:pPr>
        <w:numPr>
          <w:ilvl w:val="0"/>
          <w:numId w:val="50"/>
        </w:numPr>
        <w:spacing w:line="360" w:lineRule="auto"/>
        <w:ind w:firstLine="981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700869B1">
          <v:shape id="_x0000_s5216" type="#_x0000_t202" style="position:absolute;left:0;text-align:left;margin-left:294.5pt;margin-top:.65pt;width:218.2pt;height:40.65pt;z-index:251674624">
            <v:textbox>
              <w:txbxContent>
                <w:p w14:paraId="0DCB9F85" w14:textId="4771A4E8" w:rsidR="00FD61D8" w:rsidRPr="0030473C" w:rsidRDefault="00225B2C" w:rsidP="00225B2C">
                  <w:pPr>
                    <w:jc w:val="center"/>
                  </w:pPr>
                  <w:r w:rsidRPr="0030473C">
                    <w:rPr>
                      <w:rFonts w:ascii="Calibri" w:hAnsi="Calibri" w:cs="Calibri"/>
                    </w:rPr>
                    <w:t>O</w:t>
                  </w:r>
                  <w:r w:rsidR="00FD61D8" w:rsidRPr="0030473C">
                    <w:rPr>
                      <w:rFonts w:ascii="Calibri" w:hAnsi="Calibri" w:cs="Calibri"/>
                    </w:rPr>
                    <w:t xml:space="preserve">n </w:t>
                  </w:r>
                  <w:r w:rsidRPr="0030473C">
                    <w:rPr>
                      <w:rFonts w:ascii="Calibri" w:hAnsi="Calibri" w:cs="Calibri"/>
                    </w:rPr>
                    <w:t>utilise ces mesures</w:t>
                  </w:r>
                  <w:r w:rsidR="00FD61D8" w:rsidRPr="0030473C">
                    <w:rPr>
                      <w:rFonts w:ascii="Calibri" w:hAnsi="Calibri" w:cs="Calibri"/>
                    </w:rPr>
                    <w:t xml:space="preserve"> </w:t>
                  </w:r>
                  <w:r w:rsidRPr="0030473C">
                    <w:rPr>
                      <w:rFonts w:ascii="Calibri" w:hAnsi="Calibri" w:cs="Calibri"/>
                    </w:rPr>
                    <w:t>afin de réaliser un</w:t>
                  </w:r>
                  <w:r w:rsidR="00FD61D8" w:rsidRPr="0030473C">
                    <w:rPr>
                      <w:rFonts w:ascii="Calibri" w:hAnsi="Calibri" w:cs="Calibri"/>
                    </w:rPr>
                    <w:t xml:space="preserve"> tracé sur un plan à l’échelle</w:t>
                  </w:r>
                </w:p>
              </w:txbxContent>
            </v:textbox>
          </v:shape>
        </w:pict>
      </w:r>
      <w:r w:rsidR="000C117E" w:rsidRPr="004A4824">
        <w:rPr>
          <w:rFonts w:ascii="Calibri" w:hAnsi="Calibri" w:cs="Calibri"/>
        </w:rPr>
        <w:fldChar w:fldCharType="begin"/>
      </w:r>
      <w:r w:rsidR="000C117E" w:rsidRPr="004A4824">
        <w:rPr>
          <w:rFonts w:ascii="Calibri" w:hAnsi="Calibri" w:cs="Calibri"/>
        </w:rPr>
        <w:instrText xml:space="preserve"> QUOTE </w:instrText>
      </w:r>
      <w:r>
        <w:rPr>
          <w:rFonts w:ascii="Calibri" w:hAnsi="Calibri" w:cs="Calibri"/>
          <w:position w:val="-5"/>
        </w:rPr>
        <w:pict w14:anchorId="161ED6C3">
          <v:shape id="_x0000_i1033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3808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843808&quot; wsp:rsidP=&quot;00843808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0C117E" w:rsidRPr="004A4824">
        <w:rPr>
          <w:rFonts w:ascii="Calibri" w:hAnsi="Calibri" w:cs="Calibri"/>
        </w:rPr>
        <w:instrText xml:space="preserve"> </w:instrText>
      </w:r>
      <w:r w:rsidR="000C117E" w:rsidRPr="004A4824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position w:val="-5"/>
        </w:rPr>
        <w:pict w14:anchorId="42B762DC">
          <v:shape id="_x0000_i1034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3808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843808&quot; wsp:rsidP=&quot;00843808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0C117E" w:rsidRPr="004A4824">
        <w:rPr>
          <w:rFonts w:ascii="Calibri" w:hAnsi="Calibri" w:cs="Calibri"/>
        </w:rPr>
        <w:fldChar w:fldCharType="end"/>
      </w:r>
      <w:r w:rsidR="00C07571" w:rsidRPr="004A4824">
        <w:rPr>
          <w:rFonts w:ascii="Calibri" w:hAnsi="Calibri" w:cs="Calibri"/>
        </w:rPr>
        <w:t xml:space="preserve"> = 38°</w:t>
      </w:r>
      <w:r w:rsidR="00F16CE8" w:rsidRPr="004A4824">
        <w:rPr>
          <w:rFonts w:ascii="Calibri" w:hAnsi="Calibri" w:cs="Calibri"/>
        </w:rPr>
        <w:t xml:space="preserve"> et mesurer </w:t>
      </w:r>
      <w:r w:rsidR="00C07571" w:rsidRPr="004A4824">
        <w:rPr>
          <w:rFonts w:ascii="Calibri" w:hAnsi="Calibri" w:cs="Calibri"/>
        </w:rPr>
        <w:t xml:space="preserve">l’angle </w:t>
      </w:r>
      <w:r w:rsidR="000C117E" w:rsidRPr="004A4824">
        <w:rPr>
          <w:rFonts w:ascii="Calibri" w:hAnsi="Calibri" w:cs="Calibri"/>
        </w:rPr>
        <w:fldChar w:fldCharType="begin"/>
      </w:r>
      <w:r w:rsidR="000C117E" w:rsidRPr="004A4824">
        <w:rPr>
          <w:rFonts w:ascii="Calibri" w:hAnsi="Calibri" w:cs="Calibri"/>
        </w:rPr>
        <w:instrText xml:space="preserve"> QUOTE </w:instrText>
      </w:r>
      <w:r>
        <w:rPr>
          <w:rFonts w:ascii="Calibri" w:hAnsi="Calibri" w:cs="Calibri"/>
          <w:position w:val="-5"/>
        </w:rPr>
        <w:pict w14:anchorId="4A3B9808">
          <v:shape id="_x0000_i1035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766C1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7766C1&quot; wsp:rsidP=&quot;007766C1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0C117E" w:rsidRPr="004A4824">
        <w:rPr>
          <w:rFonts w:ascii="Calibri" w:hAnsi="Calibri" w:cs="Calibri"/>
        </w:rPr>
        <w:instrText xml:space="preserve"> </w:instrText>
      </w:r>
      <w:r w:rsidR="000C117E" w:rsidRPr="004A4824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position w:val="-5"/>
        </w:rPr>
        <w:pict w14:anchorId="5600E057">
          <v:shape id="_x0000_i1036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766C1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7766C1&quot; wsp:rsidP=&quot;007766C1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0C117E" w:rsidRPr="004A4824">
        <w:rPr>
          <w:rFonts w:ascii="Calibri" w:hAnsi="Calibri" w:cs="Calibri"/>
        </w:rPr>
        <w:fldChar w:fldCharType="end"/>
      </w:r>
      <w:r w:rsidR="000C117E" w:rsidRPr="004A4824">
        <w:rPr>
          <w:rFonts w:ascii="Calibri" w:hAnsi="Calibri" w:cs="Calibri"/>
        </w:rPr>
        <w:t xml:space="preserve"> </w:t>
      </w:r>
      <w:r w:rsidR="00FD61D8" w:rsidRPr="004A4824">
        <w:rPr>
          <w:rFonts w:ascii="Calibri" w:hAnsi="Calibri" w:cs="Calibri"/>
        </w:rPr>
        <w:t>.</w:t>
      </w:r>
    </w:p>
    <w:p w14:paraId="01CC016A" w14:textId="637733F2" w:rsidR="00C07571" w:rsidRPr="004A4824" w:rsidRDefault="000C117E" w:rsidP="00225B2C">
      <w:pPr>
        <w:numPr>
          <w:ilvl w:val="0"/>
          <w:numId w:val="50"/>
        </w:numPr>
        <w:spacing w:line="360" w:lineRule="auto"/>
        <w:ind w:firstLine="981"/>
        <w:rPr>
          <w:rFonts w:ascii="Calibri" w:hAnsi="Calibri" w:cs="Calibri"/>
        </w:rPr>
      </w:pPr>
      <w:r w:rsidRPr="004A4824">
        <w:rPr>
          <w:rFonts w:ascii="Calibri" w:hAnsi="Calibri" w:cs="Calibri"/>
        </w:rPr>
        <w:fldChar w:fldCharType="begin"/>
      </w:r>
      <w:r w:rsidRPr="004A482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2B0AB68E">
          <v:shape id="_x0000_i1037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2032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2032&quot; wsp:rsidP=&quot;00D82032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A4824">
        <w:rPr>
          <w:rFonts w:ascii="Calibri" w:hAnsi="Calibri" w:cs="Calibri"/>
        </w:rPr>
        <w:instrText xml:space="preserve"> </w:instrText>
      </w:r>
      <w:r w:rsidRPr="004A482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6D195894">
          <v:shape id="_x0000_i1038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2032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2032&quot; wsp:rsidP=&quot;00D82032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4A4824">
        <w:rPr>
          <w:rFonts w:ascii="Calibri" w:hAnsi="Calibri" w:cs="Calibri"/>
        </w:rPr>
        <w:fldChar w:fldCharType="end"/>
      </w:r>
      <w:r w:rsidR="00C07571" w:rsidRPr="004A4824">
        <w:rPr>
          <w:rFonts w:ascii="Calibri" w:hAnsi="Calibri" w:cs="Calibri"/>
        </w:rPr>
        <w:t xml:space="preserve"> = 29° </w:t>
      </w:r>
      <w:r w:rsidR="00F16CE8" w:rsidRPr="004A4824">
        <w:rPr>
          <w:rFonts w:ascii="Calibri" w:hAnsi="Calibri" w:cs="Calibri"/>
        </w:rPr>
        <w:t xml:space="preserve">et mesurer </w:t>
      </w:r>
      <w:r w:rsidR="00C07571" w:rsidRPr="004A4824">
        <w:rPr>
          <w:rFonts w:ascii="Calibri" w:hAnsi="Calibri" w:cs="Calibri"/>
        </w:rPr>
        <w:t xml:space="preserve">l’angle </w:t>
      </w:r>
      <w:r w:rsidRPr="004A4824">
        <w:rPr>
          <w:rFonts w:ascii="Calibri" w:hAnsi="Calibri" w:cs="Calibri"/>
        </w:rPr>
        <w:fldChar w:fldCharType="begin"/>
      </w:r>
      <w:r w:rsidRPr="004A482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5F38841A">
          <v:shape id="_x0000_i1039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56B76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656B76&quot; wsp:rsidP=&quot;00656B76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A4824">
        <w:rPr>
          <w:rFonts w:ascii="Calibri" w:hAnsi="Calibri" w:cs="Calibri"/>
        </w:rPr>
        <w:instrText xml:space="preserve"> </w:instrText>
      </w:r>
      <w:r w:rsidRPr="004A482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51A67924">
          <v:shape id="_x0000_i1040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56B76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656B76&quot; wsp:rsidP=&quot;00656B76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4A4824">
        <w:rPr>
          <w:rFonts w:ascii="Calibri" w:hAnsi="Calibri" w:cs="Calibri"/>
        </w:rPr>
        <w:fldChar w:fldCharType="end"/>
      </w:r>
      <w:r w:rsidRPr="004A4824">
        <w:rPr>
          <w:rFonts w:ascii="Calibri" w:hAnsi="Calibri" w:cs="Calibri"/>
        </w:rPr>
        <w:t xml:space="preserve"> </w:t>
      </w:r>
      <w:r w:rsidR="00FD61D8" w:rsidRPr="004A4824">
        <w:rPr>
          <w:rFonts w:ascii="Calibri" w:hAnsi="Calibri" w:cs="Calibri"/>
        </w:rPr>
        <w:t>.</w:t>
      </w:r>
    </w:p>
    <w:p w14:paraId="06AEB40A" w14:textId="757D68F6" w:rsidR="00C07571" w:rsidRPr="004A4824" w:rsidRDefault="00FF28BF" w:rsidP="00225B2C">
      <w:pPr>
        <w:numPr>
          <w:ilvl w:val="0"/>
          <w:numId w:val="50"/>
        </w:numPr>
        <w:spacing w:line="360" w:lineRule="auto"/>
        <w:ind w:firstLine="981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427C49C7">
          <v:group id="_x0000_s4759" style="position:absolute;left:0;text-align:left;margin-left:1.15pt;margin-top:21.25pt;width:486.95pt;height:40.5pt;z-index:251652096" coordorigin="1078,15033" coordsize="9739,810">
            <v:shape id="_x0000_s4760" type="#_x0000_t202" style="position:absolute;left:2014;top:15033;width:8803;height:765" stroked="f">
              <v:textbox style="mso-next-textbox:#_x0000_s4760">
                <w:txbxContent>
                  <w:p w14:paraId="608DDEEC" w14:textId="77777777" w:rsidR="000927A9" w:rsidRDefault="000927A9" w:rsidP="000927A9"/>
                  <w:p w14:paraId="3DADF1E1" w14:textId="3E0175D5" w:rsidR="000927A9" w:rsidRPr="000B359C" w:rsidRDefault="000927A9" w:rsidP="000927A9">
                    <w:pPr>
                      <w:rPr>
                        <w:b/>
                      </w:rPr>
                    </w:pPr>
                    <w:r w:rsidRPr="000B359C">
                      <w:t xml:space="preserve"> </w:t>
                    </w:r>
                    <w:r w:rsidRPr="000B359C">
                      <w:rPr>
                        <w:b/>
                        <w:bCs/>
                      </w:rPr>
                      <w:t xml:space="preserve">Appeler le professeur pour </w:t>
                    </w:r>
                    <w:r>
                      <w:rPr>
                        <w:b/>
                        <w:bCs/>
                      </w:rPr>
                      <w:t>expliquer vo</w:t>
                    </w:r>
                    <w:r w:rsidR="000C117E">
                      <w:rPr>
                        <w:b/>
                        <w:bCs/>
                      </w:rPr>
                      <w:t>s choix</w:t>
                    </w:r>
                    <w:r>
                      <w:rPr>
                        <w:b/>
                        <w:bCs/>
                      </w:rPr>
                      <w:t>. Fournir la page 4/5</w:t>
                    </w:r>
                  </w:p>
                </w:txbxContent>
              </v:textbox>
            </v:shape>
            <v:shape id="_x0000_s4761" type="#_x0000_t75" style="position:absolute;left:1078;top:15033;width:765;height:810;mso-wrap-distance-left:7.1pt;mso-wrap-distance-right:14.2pt;mso-position-horizontal-relative:margin" o:allowincell="f" fillcolor="window">
              <v:imagedata r:id="rId11" o:title=""/>
            </v:shape>
          </v:group>
        </w:pict>
      </w:r>
      <w:r w:rsidR="000C117E" w:rsidRPr="004A4824">
        <w:rPr>
          <w:rFonts w:ascii="Calibri" w:hAnsi="Calibri" w:cs="Calibri"/>
        </w:rPr>
        <w:fldChar w:fldCharType="begin"/>
      </w:r>
      <w:r w:rsidR="000C117E" w:rsidRPr="004A4824">
        <w:rPr>
          <w:rFonts w:ascii="Calibri" w:hAnsi="Calibri" w:cs="Calibri"/>
        </w:rPr>
        <w:instrText xml:space="preserve"> QUOTE </w:instrText>
      </w:r>
      <w:r>
        <w:rPr>
          <w:rFonts w:ascii="Calibri" w:hAnsi="Calibri" w:cs="Calibri"/>
          <w:position w:val="-5"/>
        </w:rPr>
        <w:pict w14:anchorId="0FCC22F0">
          <v:shape id="_x0000_i1041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42D6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42D6&quot; wsp:rsidP=&quot;00D842D6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0C117E" w:rsidRPr="004A4824">
        <w:rPr>
          <w:rFonts w:ascii="Calibri" w:hAnsi="Calibri" w:cs="Calibri"/>
        </w:rPr>
        <w:instrText xml:space="preserve"> </w:instrText>
      </w:r>
      <w:r w:rsidR="000C117E" w:rsidRPr="004A4824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position w:val="-5"/>
        </w:rPr>
        <w:pict w14:anchorId="7FE50930">
          <v:shape id="_x0000_i1042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42D6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42D6&quot; wsp:rsidP=&quot;00D842D6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b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0C117E" w:rsidRPr="004A4824">
        <w:rPr>
          <w:rFonts w:ascii="Calibri" w:hAnsi="Calibri" w:cs="Calibri"/>
        </w:rPr>
        <w:fldChar w:fldCharType="end"/>
      </w:r>
      <w:r w:rsidR="00C07571" w:rsidRPr="004A4824">
        <w:rPr>
          <w:rFonts w:ascii="Calibri" w:hAnsi="Calibri" w:cs="Calibri"/>
        </w:rPr>
        <w:t xml:space="preserve"> = 29°</w:t>
      </w:r>
      <w:r w:rsidR="00F16CE8" w:rsidRPr="004A4824">
        <w:rPr>
          <w:rFonts w:ascii="Calibri" w:hAnsi="Calibri" w:cs="Calibri"/>
        </w:rPr>
        <w:t xml:space="preserve"> et mesurer </w:t>
      </w:r>
      <w:r w:rsidR="00C07571" w:rsidRPr="004A4824">
        <w:rPr>
          <w:rFonts w:ascii="Calibri" w:hAnsi="Calibri" w:cs="Calibri"/>
        </w:rPr>
        <w:t xml:space="preserve">l’angle </w:t>
      </w:r>
      <w:r w:rsidR="000C117E" w:rsidRPr="004A4824">
        <w:rPr>
          <w:rFonts w:ascii="Calibri" w:hAnsi="Calibri" w:cs="Calibri"/>
        </w:rPr>
        <w:fldChar w:fldCharType="begin"/>
      </w:r>
      <w:r w:rsidR="000C117E" w:rsidRPr="004A4824">
        <w:rPr>
          <w:rFonts w:ascii="Calibri" w:hAnsi="Calibri" w:cs="Calibri"/>
        </w:rPr>
        <w:instrText xml:space="preserve"> QUOTE </w:instrText>
      </w:r>
      <w:r>
        <w:rPr>
          <w:rFonts w:ascii="Calibri" w:hAnsi="Calibri" w:cs="Calibri"/>
          <w:position w:val="-5"/>
        </w:rPr>
        <w:pict w14:anchorId="5C6FB4D9">
          <v:shape id="_x0000_i1043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2A0B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992A0B&quot; wsp:rsidP=&quot;00992A0B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0C117E" w:rsidRPr="004A4824">
        <w:rPr>
          <w:rFonts w:ascii="Calibri" w:hAnsi="Calibri" w:cs="Calibri"/>
        </w:rPr>
        <w:instrText xml:space="preserve"> </w:instrText>
      </w:r>
      <w:r w:rsidR="000C117E" w:rsidRPr="004A4824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position w:val="-5"/>
        </w:rPr>
        <w:pict w14:anchorId="7A4C78C4">
          <v:shape id="_x0000_i1044" type="#_x0000_t75" style="width:6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5DDC&quot;/&gt;&lt;wsp:rsid wsp:val=&quot;00026C9F&quot;/&gt;&lt;wsp:rsid wsp:val=&quot;00026D33&quot;/&gt;&lt;wsp:rsid wsp:val=&quot;00031C4E&quot;/&gt;&lt;wsp:rsid wsp:val=&quot;00061E37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117E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050D7&quot;/&gt;&lt;wsp:rsid wsp:val=&quot;00111272&quot;/&gt;&lt;wsp:rsid wsp:val=&quot;00116C03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2EA5&quot;/&gt;&lt;wsp:rsid wsp:val=&quot;00174E80&quot;/&gt;&lt;wsp:rsid wsp:val=&quot;00192BE7&quot;/&gt;&lt;wsp:rsid wsp:val=&quot;0019448F&quot;/&gt;&lt;wsp:rsid wsp:val=&quot;001A2E67&quot;/&gt;&lt;wsp:rsid wsp:val=&quot;001A399A&quot;/&gt;&lt;wsp:rsid wsp:val=&quot;001A4D1D&quot;/&gt;&lt;wsp:rsid wsp:val=&quot;001A69D0&quot;/&gt;&lt;wsp:rsid wsp:val=&quot;001B0904&quot;/&gt;&lt;wsp:rsid wsp:val=&quot;001B242D&quot;/&gt;&lt;wsp:rsid wsp:val=&quot;001C1A55&quot;/&gt;&lt;wsp:rsid wsp:val=&quot;001D0E03&quot;/&gt;&lt;wsp:rsid wsp:val=&quot;001D0FC9&quot;/&gt;&lt;wsp:rsid wsp:val=&quot;001D1F61&quot;/&gt;&lt;wsp:rsid wsp:val=&quot;001D34E6&quot;/&gt;&lt;wsp:rsid wsp:val=&quot;002028F9&quot;/&gt;&lt;wsp:rsid wsp:val=&quot;00203827&quot;/&gt;&lt;wsp:rsid wsp:val=&quot;00206F40&quot;/&gt;&lt;wsp:rsid wsp:val=&quot;002109D6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17B0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2F2AF8&quot;/&gt;&lt;wsp:rsid wsp:val=&quot;00301E3A&quot;/&gt;&lt;wsp:rsid wsp:val=&quot;003163BC&quot;/&gt;&lt;wsp:rsid wsp:val=&quot;00330488&quot;/&gt;&lt;wsp:rsid wsp:val=&quot;00337B0D&quot;/&gt;&lt;wsp:rsid wsp:val=&quot;003401AA&quot;/&gt;&lt;wsp:rsid wsp:val=&quot;00347626&quot;/&gt;&lt;wsp:rsid wsp:val=&quot;0035056D&quot;/&gt;&lt;wsp:rsid wsp:val=&quot;00352FD0&quot;/&gt;&lt;wsp:rsid wsp:val=&quot;0035319F&quot;/&gt;&lt;wsp:rsid wsp:val=&quot;0036018D&quot;/&gt;&lt;wsp:rsid wsp:val=&quot;00360BC3&quot;/&gt;&lt;wsp:rsid wsp:val=&quot;00363A5A&quot;/&gt;&lt;wsp:rsid wsp:val=&quot;0036462F&quot;/&gt;&lt;wsp:rsid wsp:val=&quot;00364891&quot;/&gt;&lt;wsp:rsid wsp:val=&quot;00367A53&quot;/&gt;&lt;wsp:rsid wsp:val=&quot;00376EB7&quot;/&gt;&lt;wsp:rsid wsp:val=&quot;003924A5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16250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1926&quot;/&gt;&lt;wsp:rsid wsp:val=&quot;00455355&quot;/&gt;&lt;wsp:rsid wsp:val=&quot;00455D06&quot;/&gt;&lt;wsp:rsid wsp:val=&quot;00456822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281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14A2C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D64D4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B0550&quot;/&gt;&lt;wsp:rsid wsp:val=&quot;006E14E5&quot;/&gt;&lt;wsp:rsid wsp:val=&quot;006E175F&quot;/&gt;&lt;wsp:rsid wsp:val=&quot;006E3EEB&quot;/&gt;&lt;wsp:rsid wsp:val=&quot;006E43CB&quot;/&gt;&lt;wsp:rsid wsp:val=&quot;006E51BB&quot;/&gt;&lt;wsp:rsid wsp:val=&quot;00705EE3&quot;/&gt;&lt;wsp:rsid wsp:val=&quot;007101D2&quot;/&gt;&lt;wsp:rsid wsp:val=&quot;00715184&quot;/&gt;&lt;wsp:rsid wsp:val=&quot;0071585D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5CB2&quot;/&gt;&lt;wsp:rsid wsp:val=&quot;00746E46&quot;/&gt;&lt;wsp:rsid wsp:val=&quot;00752427&quot;/&gt;&lt;wsp:rsid wsp:val=&quot;00766473&quot;/&gt;&lt;wsp:rsid wsp:val=&quot;007738AE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1551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4543C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390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453E7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2A0B&quot;/&gt;&lt;wsp:rsid wsp:val=&quot;0099308B&quot;/&gt;&lt;wsp:rsid wsp:val=&quot;00993A6C&quot;/&gt;&lt;wsp:rsid wsp:val=&quot;00994389&quot;/&gt;&lt;wsp:rsid wsp:val=&quot;00995B1F&quot;/&gt;&lt;wsp:rsid wsp:val=&quot;009A7FE6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971AC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26D3C&quot;/&gt;&lt;wsp:rsid wsp:val=&quot;00B3072E&quot;/&gt;&lt;wsp:rsid wsp:val=&quot;00B47F09&quot;/&gt;&lt;wsp:rsid wsp:val=&quot;00B52DB1&quot;/&gt;&lt;wsp:rsid wsp:val=&quot;00B62E30&quot;/&gt;&lt;wsp:rsid wsp:val=&quot;00B668B6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07571&quot;/&gt;&lt;wsp:rsid wsp:val=&quot;00C10629&quot;/&gt;&lt;wsp:rsid wsp:val=&quot;00C109D3&quot;/&gt;&lt;wsp:rsid wsp:val=&quot;00C13372&quot;/&gt;&lt;wsp:rsid wsp:val=&quot;00C20204&quot;/&gt;&lt;wsp:rsid wsp:val=&quot;00C2503D&quot;/&gt;&lt;wsp:rsid wsp:val=&quot;00C25CDF&quot;/&gt;&lt;wsp:rsid wsp:val=&quot;00C26283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83783&quot;/&gt;&lt;wsp:rsid wsp:val=&quot;00C903AF&quot;/&gt;&lt;wsp:rsid wsp:val=&quot;00C94CB8&quot;/&gt;&lt;wsp:rsid wsp:val=&quot;00C9792D&quot;/&gt;&lt;wsp:rsid wsp:val=&quot;00CA0A62&quot;/&gt;&lt;wsp:rsid wsp:val=&quot;00CC484F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034F&quot;/&gt;&lt;wsp:rsid wsp:val=&quot;00D45644&quot;/&gt;&lt;wsp:rsid wsp:val=&quot;00D4780E&quot;/&gt;&lt;wsp:rsid wsp:val=&quot;00D47831&quot;/&gt;&lt;wsp:rsid wsp:val=&quot;00D51EA6&quot;/&gt;&lt;wsp:rsid wsp:val=&quot;00D52250&quot;/&gt;&lt;wsp:rsid wsp:val=&quot;00D53804&quot;/&gt;&lt;wsp:rsid wsp:val=&quot;00D67083&quot;/&gt;&lt;wsp:rsid wsp:val=&quot;00D71501&quot;/&gt;&lt;wsp:rsid wsp:val=&quot;00D75F97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332F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D19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1259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0A3C&quot;/&gt;&lt;wsp:rsid wsp:val=&quot;00ED16BA&quot;/&gt;&lt;wsp:rsid wsp:val=&quot;00ED511D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335C7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992A0B&quot; wsp:rsidP=&quot;00992A0B&quot;&gt;&lt;m:oMathPara&gt;&lt;m:oMath&gt;&lt;m:acc&gt;&lt;m:accPr&gt;&lt;m:ctrlPr&gt;&lt;w:rPr&gt;&lt;w:rFonts w:ascii=&quot;Cambria Math&quot; w:h-ansi=&quot;Cambria Math&quot; w:cs=&quot;Calibri&quot;/&gt;&lt;wx:font wx:val=&quot;Cambria Math&quot;/&gt;&lt;w:i/&gt;&lt;w:sz w:val=&quot;22&quot;/&gt;&lt;w:sz-cs w:val=&quot;22&quot;/&gt;&lt;/w:rPr&gt;&lt;/m:ctrlPr&gt;&lt;/m:accPr&gt;&lt;m:e&gt;&lt;m:r&gt;&lt;w:rPr&gt;&lt;w:rFonts w:ascii=&quot;Cambria Math&quot; w:h-ansi=&quot;Cambria Math&quot; w:cs=&quot;Calibri&quot;/&gt;&lt;wx:font wx:val=&quot;Cambria Math&quot;/&gt;&lt;w:i/&gt;&lt;w:sz w:val=&quot;22&quot;/&gt;&lt;w:sz-cs w:val=&quot;22&quot;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0C117E" w:rsidRPr="004A4824">
        <w:rPr>
          <w:rFonts w:ascii="Calibri" w:hAnsi="Calibri" w:cs="Calibri"/>
        </w:rPr>
        <w:fldChar w:fldCharType="end"/>
      </w:r>
      <w:r w:rsidR="00FD61D8" w:rsidRPr="004A4824">
        <w:rPr>
          <w:rFonts w:ascii="Calibri" w:hAnsi="Calibri" w:cs="Calibri"/>
        </w:rPr>
        <w:t>.</w:t>
      </w:r>
      <w:r w:rsidR="000C117E" w:rsidRPr="004A4824">
        <w:rPr>
          <w:rFonts w:ascii="Calibri" w:hAnsi="Calibri" w:cs="Calibri"/>
        </w:rPr>
        <w:t xml:space="preserve"> </w:t>
      </w:r>
    </w:p>
    <w:p w14:paraId="6BBA9391" w14:textId="18905E46" w:rsidR="00C07571" w:rsidRDefault="00FF28BF" w:rsidP="000927A9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F21A29">
          <v:shape id="_x0000_s4954" type="#_x0000_t202" style="position:absolute;margin-left:507.5pt;margin-top:19.5pt;width:29.95pt;height:18.45pt;z-index:251658240" stroked="f">
            <v:textbox style="mso-next-textbox:#_x0000_s4954">
              <w:txbxContent>
                <w:p w14:paraId="7DCEB292" w14:textId="52714021" w:rsidR="00514A2C" w:rsidRPr="002974B3" w:rsidRDefault="00514A2C" w:rsidP="00514A2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3/5</w:t>
                  </w:r>
                </w:p>
              </w:txbxContent>
            </v:textbox>
          </v:shape>
        </w:pict>
      </w:r>
    </w:p>
    <w:p w14:paraId="1D362296" w14:textId="05B2DC33" w:rsidR="00083B6A" w:rsidRPr="00D53804" w:rsidRDefault="00FF28BF" w:rsidP="00DC332F">
      <w:pPr>
        <w:numPr>
          <w:ilvl w:val="0"/>
          <w:numId w:val="37"/>
        </w:numPr>
        <w:rPr>
          <w:rFonts w:ascii="Calibri" w:hAnsi="Calibri" w:cs="Calibri"/>
        </w:rPr>
      </w:pPr>
      <w:r>
        <w:rPr>
          <w:rFonts w:ascii="Calibri" w:hAnsi="Calibri" w:cs="Calibri"/>
          <w:noProof/>
        </w:rPr>
        <w:lastRenderedPageBreak/>
        <w:pict w14:anchorId="311741B8">
          <v:shape id="_x0000_s4894" type="#_x0000_t75" style="position:absolute;left:0;text-align:left;margin-left:367.75pt;margin-top:9.6pt;width:179.85pt;height:174.25pt;z-index:251653120;visibility:visible;mso-wrap-style:square;mso-position-horizontal-relative:text;mso-position-vertical-relative:text;mso-width-relative:page;mso-height-relative:page">
            <v:imagedata r:id="rId18" o:title=""/>
          </v:shape>
        </w:pict>
      </w:r>
      <w:r w:rsidR="0035319F" w:rsidRPr="00D53804">
        <w:rPr>
          <w:rFonts w:ascii="Calibri" w:hAnsi="Calibri" w:cs="Calibri"/>
        </w:rPr>
        <w:t>Réaliser le protocole expérimental décrit ci-dessous :</w:t>
      </w:r>
    </w:p>
    <w:p w14:paraId="40D98EB6" w14:textId="4AD91978" w:rsidR="00083B6A" w:rsidRPr="00D53804" w:rsidRDefault="00083B6A" w:rsidP="009E1A08">
      <w:pPr>
        <w:rPr>
          <w:rFonts w:ascii="Calibri" w:hAnsi="Calibri" w:cs="Calibri"/>
        </w:rPr>
      </w:pPr>
    </w:p>
    <w:p w14:paraId="7544BB20" w14:textId="571155AA" w:rsidR="00083B6A" w:rsidRPr="00D53804" w:rsidRDefault="00C510A8" w:rsidP="00DC332F">
      <w:pPr>
        <w:numPr>
          <w:ilvl w:val="0"/>
          <w:numId w:val="41"/>
        </w:numPr>
        <w:spacing w:line="360" w:lineRule="auto"/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Régler le dispositif expérimental pour un angle d’incidence </w:t>
      </w:r>
      <w:r w:rsidRPr="00D53804">
        <w:rPr>
          <w:rFonts w:ascii="Calibri" w:hAnsi="Calibri" w:cs="Calibri"/>
        </w:rPr>
        <w:fldChar w:fldCharType="begin"/>
      </w:r>
      <w:r w:rsidRPr="00D5380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6"/>
        </w:rPr>
        <w:pict w14:anchorId="7F390ACD">
          <v:shape id="_x0000_i1045" type="#_x0000_t75" style="width:6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4E4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B624E4&quot; wsp:rsidP=&quot;00B624E4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53804">
        <w:rPr>
          <w:rFonts w:ascii="Calibri" w:hAnsi="Calibri" w:cs="Calibri"/>
        </w:rPr>
        <w:instrText xml:space="preserve"> </w:instrText>
      </w:r>
      <w:r w:rsidRPr="00D5380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6"/>
        </w:rPr>
        <w:pict w14:anchorId="19B66E2A">
          <v:shape id="_x0000_i1046" type="#_x0000_t75" style="width:6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4E4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B624E4&quot; wsp:rsidP=&quot;00B624E4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53804">
        <w:rPr>
          <w:rFonts w:ascii="Calibri" w:hAnsi="Calibri" w:cs="Calibri"/>
        </w:rPr>
        <w:fldChar w:fldCharType="end"/>
      </w:r>
      <w:r w:rsidRPr="00D53804">
        <w:rPr>
          <w:rFonts w:ascii="Calibri" w:hAnsi="Calibri" w:cs="Calibri"/>
        </w:rPr>
        <w:t xml:space="preserve"> = 38°</w:t>
      </w:r>
    </w:p>
    <w:p w14:paraId="36B1962E" w14:textId="643025C3" w:rsidR="00C510A8" w:rsidRPr="00D53804" w:rsidRDefault="00C510A8" w:rsidP="00DC332F">
      <w:pPr>
        <w:numPr>
          <w:ilvl w:val="0"/>
          <w:numId w:val="41"/>
        </w:numPr>
        <w:spacing w:line="360" w:lineRule="auto"/>
        <w:rPr>
          <w:rFonts w:ascii="Calibri" w:hAnsi="Calibri" w:cs="Calibri"/>
        </w:rPr>
      </w:pPr>
      <w:r w:rsidRPr="00D53804">
        <w:rPr>
          <w:rFonts w:ascii="Calibri" w:hAnsi="Calibri" w:cs="Calibri"/>
        </w:rPr>
        <w:t>Mesurer l’angle réfracté :</w:t>
      </w:r>
    </w:p>
    <w:p w14:paraId="54057D8B" w14:textId="77777777" w:rsidR="00C510A8" w:rsidRPr="00D53804" w:rsidRDefault="00C510A8" w:rsidP="009E1A08">
      <w:pPr>
        <w:rPr>
          <w:rFonts w:ascii="Calibri" w:hAnsi="Calibri" w:cs="Calibri"/>
        </w:rPr>
      </w:pPr>
    </w:p>
    <w:p w14:paraId="7C4B973D" w14:textId="07FE2C7A" w:rsidR="00C510A8" w:rsidRPr="00D53804" w:rsidRDefault="00C510A8" w:rsidP="009E1A08">
      <w:p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                                     </w:t>
      </w:r>
      <w:r w:rsidRPr="00D53804">
        <w:rPr>
          <w:rFonts w:ascii="Calibri" w:hAnsi="Calibri" w:cs="Calibri"/>
        </w:rPr>
        <w:fldChar w:fldCharType="begin"/>
      </w:r>
      <w:r w:rsidRPr="00D5380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694AAD73">
          <v:shape id="_x0000_i1047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86B22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6B22&quot; wsp:rsidP=&quot;00D86B22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53804">
        <w:rPr>
          <w:rFonts w:ascii="Calibri" w:hAnsi="Calibri" w:cs="Calibri"/>
        </w:rPr>
        <w:instrText xml:space="preserve"> </w:instrText>
      </w:r>
      <w:r w:rsidRPr="00D5380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4A3C57B9">
          <v:shape id="_x0000_i1048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86B22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86B22&quot; wsp:rsidP=&quot;00D86B22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53804">
        <w:rPr>
          <w:rFonts w:ascii="Calibri" w:hAnsi="Calibri" w:cs="Calibri"/>
        </w:rPr>
        <w:fldChar w:fldCharType="end"/>
      </w:r>
      <w:r w:rsidRPr="00D53804">
        <w:rPr>
          <w:rFonts w:ascii="Calibri" w:hAnsi="Calibri" w:cs="Calibri"/>
        </w:rPr>
        <w:t>= .................</w:t>
      </w:r>
    </w:p>
    <w:p w14:paraId="4B301013" w14:textId="3DC8AB86" w:rsidR="00C510A8" w:rsidRPr="00D53804" w:rsidRDefault="00C510A8" w:rsidP="009E1A08">
      <w:pPr>
        <w:rPr>
          <w:rFonts w:ascii="Calibri" w:hAnsi="Calibri" w:cs="Calibri"/>
        </w:rPr>
      </w:pPr>
    </w:p>
    <w:p w14:paraId="6FA79B87" w14:textId="5AD4DFE7" w:rsidR="00C510A8" w:rsidRPr="00D53804" w:rsidRDefault="00C510A8" w:rsidP="00DC332F">
      <w:pPr>
        <w:numPr>
          <w:ilvl w:val="0"/>
          <w:numId w:val="41"/>
        </w:numPr>
        <w:spacing w:line="360" w:lineRule="auto"/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Régler le dispositif expérimental pour un angle d’incidence </w:t>
      </w:r>
      <w:r w:rsidRPr="00D53804">
        <w:rPr>
          <w:rFonts w:ascii="Calibri" w:hAnsi="Calibri" w:cs="Calibri"/>
        </w:rPr>
        <w:fldChar w:fldCharType="begin"/>
      </w:r>
      <w:r w:rsidRPr="00D5380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6"/>
        </w:rPr>
        <w:pict w14:anchorId="5949DEC6">
          <v:shape id="_x0000_i1049" type="#_x0000_t75" style="width:6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2D9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C2D90&quot; wsp:rsidP=&quot;00DC2D90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53804">
        <w:rPr>
          <w:rFonts w:ascii="Calibri" w:hAnsi="Calibri" w:cs="Calibri"/>
        </w:rPr>
        <w:instrText xml:space="preserve"> </w:instrText>
      </w:r>
      <w:r w:rsidRPr="00D5380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6"/>
        </w:rPr>
        <w:pict w14:anchorId="197339B9">
          <v:shape id="_x0000_i1050" type="#_x0000_t75" style="width:6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2D9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DC2D90&quot; wsp:rsidP=&quot;00DC2D90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a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53804">
        <w:rPr>
          <w:rFonts w:ascii="Calibri" w:hAnsi="Calibri" w:cs="Calibri"/>
        </w:rPr>
        <w:fldChar w:fldCharType="end"/>
      </w:r>
      <w:r w:rsidRPr="00D53804">
        <w:rPr>
          <w:rFonts w:ascii="Calibri" w:hAnsi="Calibri" w:cs="Calibri"/>
        </w:rPr>
        <w:t xml:space="preserve"> = 29°</w:t>
      </w:r>
    </w:p>
    <w:p w14:paraId="0C067CFD" w14:textId="77777777" w:rsidR="00C510A8" w:rsidRPr="00D53804" w:rsidRDefault="00C510A8" w:rsidP="00DC332F">
      <w:pPr>
        <w:numPr>
          <w:ilvl w:val="0"/>
          <w:numId w:val="41"/>
        </w:numPr>
        <w:spacing w:line="360" w:lineRule="auto"/>
        <w:rPr>
          <w:rFonts w:ascii="Calibri" w:hAnsi="Calibri" w:cs="Calibri"/>
        </w:rPr>
      </w:pPr>
      <w:r w:rsidRPr="00D53804">
        <w:rPr>
          <w:rFonts w:ascii="Calibri" w:hAnsi="Calibri" w:cs="Calibri"/>
        </w:rPr>
        <w:t>Mesurer l’angle réfracté :</w:t>
      </w:r>
    </w:p>
    <w:p w14:paraId="6FF59B99" w14:textId="77777777" w:rsidR="00C510A8" w:rsidRPr="00D53804" w:rsidRDefault="00C510A8" w:rsidP="00C510A8">
      <w:pPr>
        <w:rPr>
          <w:rFonts w:ascii="Calibri" w:hAnsi="Calibri" w:cs="Calibri"/>
        </w:rPr>
      </w:pPr>
    </w:p>
    <w:p w14:paraId="3C5F246F" w14:textId="6A342B0C" w:rsidR="00C510A8" w:rsidRPr="00D53804" w:rsidRDefault="00C510A8" w:rsidP="00C510A8">
      <w:p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                                     </w:t>
      </w:r>
      <w:r w:rsidRPr="00D53804">
        <w:rPr>
          <w:rFonts w:ascii="Calibri" w:hAnsi="Calibri" w:cs="Calibri"/>
        </w:rPr>
        <w:fldChar w:fldCharType="begin"/>
      </w:r>
      <w:r w:rsidRPr="00D53804">
        <w:rPr>
          <w:rFonts w:ascii="Calibri" w:hAnsi="Calibri" w:cs="Calibri"/>
        </w:rPr>
        <w:instrText xml:space="preserve"> QUOTE </w:instrText>
      </w:r>
      <w:r w:rsidR="00FF28BF">
        <w:rPr>
          <w:rFonts w:ascii="Calibri" w:hAnsi="Calibri" w:cs="Calibri"/>
          <w:position w:val="-5"/>
        </w:rPr>
        <w:pict w14:anchorId="3690DBB8">
          <v:shape id="_x0000_i1051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0DDB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B00DDB&quot; wsp:rsidP=&quot;00B00DDB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53804">
        <w:rPr>
          <w:rFonts w:ascii="Calibri" w:hAnsi="Calibri" w:cs="Calibri"/>
        </w:rPr>
        <w:instrText xml:space="preserve"> </w:instrText>
      </w:r>
      <w:r w:rsidRPr="00D53804">
        <w:rPr>
          <w:rFonts w:ascii="Calibri" w:hAnsi="Calibri" w:cs="Calibri"/>
        </w:rPr>
        <w:fldChar w:fldCharType="separate"/>
      </w:r>
      <w:r w:rsidR="00FF28BF">
        <w:rPr>
          <w:rFonts w:ascii="Calibri" w:hAnsi="Calibri" w:cs="Calibri"/>
          <w:position w:val="-5"/>
        </w:rPr>
        <w:pict w14:anchorId="5502DF0F">
          <v:shape id="_x0000_i1052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stylePaneFormatFilter w:val=&quot;3F01&quot;/&gt;&lt;w:defaultTabStop w:val=&quot;708&quot;/&gt;&lt;w:hyphenationZone w:val=&quot;425&quot;/&gt;&lt;w:drawingGridHorizontalSpacing w:val=&quot;181&quot;/&gt;&lt;w:drawingGridVerticalSpacing w:val=&quot;181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/w:compat&gt;&lt;wsp:rsids&gt;&lt;wsp:rsidRoot wsp:val=&quot;00EB5B7B&quot;/&gt;&lt;wsp:rsid wsp:val=&quot;00000241&quot;/&gt;&lt;wsp:rsid wsp:val=&quot;00000A57&quot;/&gt;&lt;wsp:rsid wsp:val=&quot;000065D2&quot;/&gt;&lt;wsp:rsid wsp:val=&quot;00026C9F&quot;/&gt;&lt;wsp:rsid wsp:val=&quot;00026D33&quot;/&gt;&lt;wsp:rsid wsp:val=&quot;00064E73&quot;/&gt;&lt;wsp:rsid wsp:val=&quot;0006637C&quot;/&gt;&lt;wsp:rsid wsp:val=&quot;00072F2D&quot;/&gt;&lt;wsp:rsid wsp:val=&quot;000824A5&quot;/&gt;&lt;wsp:rsid wsp:val=&quot;00083B6A&quot;/&gt;&lt;wsp:rsid wsp:val=&quot;000927A9&quot;/&gt;&lt;wsp:rsid wsp:val=&quot;000932BA&quot;/&gt;&lt;wsp:rsid wsp:val=&quot;000A0F97&quot;/&gt;&lt;wsp:rsid wsp:val=&quot;000A4935&quot;/&gt;&lt;wsp:rsid wsp:val=&quot;000B12F0&quot;/&gt;&lt;wsp:rsid wsp:val=&quot;000B2588&quot;/&gt;&lt;wsp:rsid wsp:val=&quot;000B359C&quot;/&gt;&lt;wsp:rsid wsp:val=&quot;000B6FE6&quot;/&gt;&lt;wsp:rsid wsp:val=&quot;000C7ECE&quot;/&gt;&lt;wsp:rsid wsp:val=&quot;000E50B6&quot;/&gt;&lt;wsp:rsid wsp:val=&quot;000E62EE&quot;/&gt;&lt;wsp:rsid wsp:val=&quot;000F697E&quot;/&gt;&lt;wsp:rsid wsp:val=&quot;000F7EFF&quot;/&gt;&lt;wsp:rsid wsp:val=&quot;00100D95&quot;/&gt;&lt;wsp:rsid wsp:val=&quot;0010261F&quot;/&gt;&lt;wsp:rsid wsp:val=&quot;00102C17&quot;/&gt;&lt;wsp:rsid wsp:val=&quot;00111272&quot;/&gt;&lt;wsp:rsid wsp:val=&quot;00117836&quot;/&gt;&lt;wsp:rsid wsp:val=&quot;0012158B&quot;/&gt;&lt;wsp:rsid wsp:val=&quot;00126266&quot;/&gt;&lt;wsp:rsid wsp:val=&quot;00141379&quot;/&gt;&lt;wsp:rsid wsp:val=&quot;00147A4E&quot;/&gt;&lt;wsp:rsid wsp:val=&quot;0015432E&quot;/&gt;&lt;wsp:rsid wsp:val=&quot;00156AE1&quot;/&gt;&lt;wsp:rsid wsp:val=&quot;00156C68&quot;/&gt;&lt;wsp:rsid wsp:val=&quot;001626BD&quot;/&gt;&lt;wsp:rsid wsp:val=&quot;00162999&quot;/&gt;&lt;wsp:rsid wsp:val=&quot;00167C0F&quot;/&gt;&lt;wsp:rsid wsp:val=&quot;00170977&quot;/&gt;&lt;wsp:rsid wsp:val=&quot;00174E80&quot;/&gt;&lt;wsp:rsid wsp:val=&quot;00192BE7&quot;/&gt;&lt;wsp:rsid wsp:val=&quot;001A2E67&quot;/&gt;&lt;wsp:rsid wsp:val=&quot;001A69D0&quot;/&gt;&lt;wsp:rsid wsp:val=&quot;001B242D&quot;/&gt;&lt;wsp:rsid wsp:val=&quot;001C1A55&quot;/&gt;&lt;wsp:rsid wsp:val=&quot;001D0E03&quot;/&gt;&lt;wsp:rsid wsp:val=&quot;001D0FC9&quot;/&gt;&lt;wsp:rsid wsp:val=&quot;001D34E6&quot;/&gt;&lt;wsp:rsid wsp:val=&quot;002028F9&quot;/&gt;&lt;wsp:rsid wsp:val=&quot;00206F40&quot;/&gt;&lt;wsp:rsid wsp:val=&quot;00212C57&quot;/&gt;&lt;wsp:rsid wsp:val=&quot;00224D7D&quot;/&gt;&lt;wsp:rsid wsp:val=&quot;00234BF6&quot;/&gt;&lt;wsp:rsid wsp:val=&quot;002411AD&quot;/&gt;&lt;wsp:rsid wsp:val=&quot;00246CD4&quot;/&gt;&lt;wsp:rsid wsp:val=&quot;00247B63&quot;/&gt;&lt;wsp:rsid wsp:val=&quot;00272C00&quot;/&gt;&lt;wsp:rsid wsp:val=&quot;00274FD7&quot;/&gt;&lt;wsp:rsid wsp:val=&quot;00284224&quot;/&gt;&lt;wsp:rsid wsp:val=&quot;00285406&quot;/&gt;&lt;wsp:rsid wsp:val=&quot;002902E7&quot;/&gt;&lt;wsp:rsid wsp:val=&quot;0029516B&quot;/&gt;&lt;wsp:rsid wsp:val=&quot;002974B3&quot;/&gt;&lt;wsp:rsid wsp:val=&quot;002A563F&quot;/&gt;&lt;wsp:rsid wsp:val=&quot;002B02D0&quot;/&gt;&lt;wsp:rsid wsp:val=&quot;002C32C3&quot;/&gt;&lt;wsp:rsid wsp:val=&quot;002C447C&quot;/&gt;&lt;wsp:rsid wsp:val=&quot;002C4B76&quot;/&gt;&lt;wsp:rsid wsp:val=&quot;002D3EA3&quot;/&gt;&lt;wsp:rsid wsp:val=&quot;002E2B57&quot;/&gt;&lt;wsp:rsid wsp:val=&quot;002E499D&quot;/&gt;&lt;wsp:rsid wsp:val=&quot;002E5D19&quot;/&gt;&lt;wsp:rsid wsp:val=&quot;00301E3A&quot;/&gt;&lt;wsp:rsid wsp:val=&quot;003163BC&quot;/&gt;&lt;wsp:rsid wsp:val=&quot;00330488&quot;/&gt;&lt;wsp:rsid wsp:val=&quot;00337B0D&quot;/&gt;&lt;wsp:rsid wsp:val=&quot;00347626&quot;/&gt;&lt;wsp:rsid wsp:val=&quot;0035056D&quot;/&gt;&lt;wsp:rsid wsp:val=&quot;00352FD0&quot;/&gt;&lt;wsp:rsid wsp:val=&quot;0035319F&quot;/&gt;&lt;wsp:rsid wsp:val=&quot;0036018D&quot;/&gt;&lt;wsp:rsid wsp:val=&quot;00363A5A&quot;/&gt;&lt;wsp:rsid wsp:val=&quot;0036462F&quot;/&gt;&lt;wsp:rsid wsp:val=&quot;00364891&quot;/&gt;&lt;wsp:rsid wsp:val=&quot;00367A53&quot;/&gt;&lt;wsp:rsid wsp:val=&quot;00376EB7&quot;/&gt;&lt;wsp:rsid wsp:val=&quot;003A1F13&quot;/&gt;&lt;wsp:rsid wsp:val=&quot;003A358D&quot;/&gt;&lt;wsp:rsid wsp:val=&quot;003A4484&quot;/&gt;&lt;wsp:rsid wsp:val=&quot;003B139D&quot;/&gt;&lt;wsp:rsid wsp:val=&quot;003B581F&quot;/&gt;&lt;wsp:rsid wsp:val=&quot;003C6EC5&quot;/&gt;&lt;wsp:rsid wsp:val=&quot;003D6F55&quot;/&gt;&lt;wsp:rsid wsp:val=&quot;003D7B60&quot;/&gt;&lt;wsp:rsid wsp:val=&quot;003F0EA9&quot;/&gt;&lt;wsp:rsid wsp:val=&quot;004044C0&quot;/&gt;&lt;wsp:rsid wsp:val=&quot;0041411D&quot;/&gt;&lt;wsp:rsid wsp:val=&quot;00420742&quot;/&gt;&lt;wsp:rsid wsp:val=&quot;00423642&quot;/&gt;&lt;wsp:rsid wsp:val=&quot;0042435D&quot;/&gt;&lt;wsp:rsid wsp:val=&quot;00424D1D&quot;/&gt;&lt;wsp:rsid wsp:val=&quot;00426241&quot;/&gt;&lt;wsp:rsid wsp:val=&quot;0042757C&quot;/&gt;&lt;wsp:rsid wsp:val=&quot;00436354&quot;/&gt;&lt;wsp:rsid wsp:val=&quot;0043725A&quot;/&gt;&lt;wsp:rsid wsp:val=&quot;00437627&quot;/&gt;&lt;wsp:rsid wsp:val=&quot;004406C8&quot;/&gt;&lt;wsp:rsid wsp:val=&quot;00450B3D&quot;/&gt;&lt;wsp:rsid wsp:val=&quot;00455355&quot;/&gt;&lt;wsp:rsid wsp:val=&quot;00455D06&quot;/&gt;&lt;wsp:rsid wsp:val=&quot;00461C96&quot;/&gt;&lt;wsp:rsid wsp:val=&quot;00465F91&quot;/&gt;&lt;wsp:rsid wsp:val=&quot;004679C8&quot;/&gt;&lt;wsp:rsid wsp:val=&quot;00475324&quot;/&gt;&lt;wsp:rsid wsp:val=&quot;004827F5&quot;/&gt;&lt;wsp:rsid wsp:val=&quot;00482E89&quot;/&gt;&lt;wsp:rsid wsp:val=&quot;00486F21&quot;/&gt;&lt;wsp:rsid wsp:val=&quot;0049019D&quot;/&gt;&lt;wsp:rsid wsp:val=&quot;004941FB&quot;/&gt;&lt;wsp:rsid wsp:val=&quot;004A3725&quot;/&gt;&lt;wsp:rsid wsp:val=&quot;004B00F5&quot;/&gt;&lt;wsp:rsid wsp:val=&quot;004B2782&quot;/&gt;&lt;wsp:rsid wsp:val=&quot;004B6543&quot;/&gt;&lt;wsp:rsid wsp:val=&quot;004C34EA&quot;/&gt;&lt;wsp:rsid wsp:val=&quot;004C4A36&quot;/&gt;&lt;wsp:rsid wsp:val=&quot;004C5D7B&quot;/&gt;&lt;wsp:rsid wsp:val=&quot;004D0C9F&quot;/&gt;&lt;wsp:rsid wsp:val=&quot;004D327E&quot;/&gt;&lt;wsp:rsid wsp:val=&quot;004D5B0D&quot;/&gt;&lt;wsp:rsid wsp:val=&quot;004D7F64&quot;/&gt;&lt;wsp:rsid wsp:val=&quot;004E0C24&quot;/&gt;&lt;wsp:rsid wsp:val=&quot;004E12BB&quot;/&gt;&lt;wsp:rsid wsp:val=&quot;004F045C&quot;/&gt;&lt;wsp:rsid wsp:val=&quot;004F7956&quot;/&gt;&lt;wsp:rsid wsp:val=&quot;005006FB&quot;/&gt;&lt;wsp:rsid wsp:val=&quot;00502ABE&quot;/&gt;&lt;wsp:rsid wsp:val=&quot;00504196&quot;/&gt;&lt;wsp:rsid wsp:val=&quot;00506D89&quot;/&gt;&lt;wsp:rsid wsp:val=&quot;005072CA&quot;/&gt;&lt;wsp:rsid wsp:val=&quot;0051170F&quot;/&gt;&lt;wsp:rsid wsp:val=&quot;00512036&quot;/&gt;&lt;wsp:rsid wsp:val=&quot;0051216D&quot;/&gt;&lt;wsp:rsid wsp:val=&quot;005132F1&quot;/&gt;&lt;wsp:rsid wsp:val=&quot;005223D6&quot;/&gt;&lt;wsp:rsid wsp:val=&quot;0052580C&quot;/&gt;&lt;wsp:rsid wsp:val=&quot;005342AF&quot;/&gt;&lt;wsp:rsid wsp:val=&quot;005345C3&quot;/&gt;&lt;wsp:rsid wsp:val=&quot;00537D5A&quot;/&gt;&lt;wsp:rsid wsp:val=&quot;005600BA&quot;/&gt;&lt;wsp:rsid wsp:val=&quot;00562E10&quot;/&gt;&lt;wsp:rsid wsp:val=&quot;005743A5&quot;/&gt;&lt;wsp:rsid wsp:val=&quot;00575A2E&quot;/&gt;&lt;wsp:rsid wsp:val=&quot;00575A5E&quot;/&gt;&lt;wsp:rsid wsp:val=&quot;0058190C&quot;/&gt;&lt;wsp:rsid wsp:val=&quot;0058329C&quot;/&gt;&lt;wsp:rsid wsp:val=&quot;005B0366&quot;/&gt;&lt;wsp:rsid wsp:val=&quot;005C2BFE&quot;/&gt;&lt;wsp:rsid wsp:val=&quot;005C779F&quot;/&gt;&lt;wsp:rsid wsp:val=&quot;005D1C27&quot;/&gt;&lt;wsp:rsid wsp:val=&quot;005D4A18&quot;/&gt;&lt;wsp:rsid wsp:val=&quot;005E04BC&quot;/&gt;&lt;wsp:rsid wsp:val=&quot;005E5A42&quot;/&gt;&lt;wsp:rsid wsp:val=&quot;005E5A8B&quot;/&gt;&lt;wsp:rsid wsp:val=&quot;005E71CB&quot;/&gt;&lt;wsp:rsid wsp:val=&quot;005E731D&quot;/&gt;&lt;wsp:rsid wsp:val=&quot;005F3F80&quot;/&gt;&lt;wsp:rsid wsp:val=&quot;0060383B&quot;/&gt;&lt;wsp:rsid wsp:val=&quot;006428CB&quot;/&gt;&lt;wsp:rsid wsp:val=&quot;0065021B&quot;/&gt;&lt;wsp:rsid wsp:val=&quot;00656944&quot;/&gt;&lt;wsp:rsid wsp:val=&quot;006569E3&quot;/&gt;&lt;wsp:rsid wsp:val=&quot;00676092&quot;/&gt;&lt;wsp:rsid wsp:val=&quot;0068450B&quot;/&gt;&lt;wsp:rsid wsp:val=&quot;00694258&quot;/&gt;&lt;wsp:rsid wsp:val=&quot;00695045&quot;/&gt;&lt;wsp:rsid wsp:val=&quot;00696EC8&quot;/&gt;&lt;wsp:rsid wsp:val=&quot;006B0401&quot;/&gt;&lt;wsp:rsid wsp:val=&quot;006E14E5&quot;/&gt;&lt;wsp:rsid wsp:val=&quot;006E175F&quot;/&gt;&lt;wsp:rsid wsp:val=&quot;006E3EEB&quot;/&gt;&lt;wsp:rsid wsp:val=&quot;006E43CB&quot;/&gt;&lt;wsp:rsid wsp:val=&quot;00705EE3&quot;/&gt;&lt;wsp:rsid wsp:val=&quot;007101D2&quot;/&gt;&lt;wsp:rsid wsp:val=&quot;007176D8&quot;/&gt;&lt;wsp:rsid wsp:val=&quot;007211CC&quot;/&gt;&lt;wsp:rsid wsp:val=&quot;00730ED5&quot;/&gt;&lt;wsp:rsid wsp:val=&quot;00734889&quot;/&gt;&lt;wsp:rsid wsp:val=&quot;00735AB5&quot;/&gt;&lt;wsp:rsid wsp:val=&quot;00736225&quot;/&gt;&lt;wsp:rsid wsp:val=&quot;00743025&quot;/&gt;&lt;wsp:rsid wsp:val=&quot;00745B42&quot;/&gt;&lt;wsp:rsid wsp:val=&quot;00746E46&quot;/&gt;&lt;wsp:rsid wsp:val=&quot;00752427&quot;/&gt;&lt;wsp:rsid wsp:val=&quot;00766473&quot;/&gt;&lt;wsp:rsid wsp:val=&quot;00783142&quot;/&gt;&lt;wsp:rsid wsp:val=&quot;00783EDC&quot;/&gt;&lt;wsp:rsid wsp:val=&quot;00786EBC&quot;/&gt;&lt;wsp:rsid wsp:val=&quot;00791098&quot;/&gt;&lt;wsp:rsid wsp:val=&quot;00792700&quot;/&gt;&lt;wsp:rsid wsp:val=&quot;007940BE&quot;/&gt;&lt;wsp:rsid wsp:val=&quot;00795D29&quot;/&gt;&lt;wsp:rsid wsp:val=&quot;007961F0&quot;/&gt;&lt;wsp:rsid wsp:val=&quot;007A4C98&quot;/&gt;&lt;wsp:rsid wsp:val=&quot;007A5220&quot;/&gt;&lt;wsp:rsid wsp:val=&quot;007B08D6&quot;/&gt;&lt;wsp:rsid wsp:val=&quot;007B6BD2&quot;/&gt;&lt;wsp:rsid wsp:val=&quot;007B6C71&quot;/&gt;&lt;wsp:rsid wsp:val=&quot;007C14C3&quot;/&gt;&lt;wsp:rsid wsp:val=&quot;007C3C85&quot;/&gt;&lt;wsp:rsid wsp:val=&quot;007D51DC&quot;/&gt;&lt;wsp:rsid wsp:val=&quot;007D7EF1&quot;/&gt;&lt;wsp:rsid wsp:val=&quot;007E2E92&quot;/&gt;&lt;wsp:rsid wsp:val=&quot;007E5AAD&quot;/&gt;&lt;wsp:rsid wsp:val=&quot;007F3455&quot;/&gt;&lt;wsp:rsid wsp:val=&quot;007F41F8&quot;/&gt;&lt;wsp:rsid wsp:val=&quot;00805D21&quot;/&gt;&lt;wsp:rsid wsp:val=&quot;00807B9F&quot;/&gt;&lt;wsp:rsid wsp:val=&quot;008113FA&quot;/&gt;&lt;wsp:rsid wsp:val=&quot;00812398&quot;/&gt;&lt;wsp:rsid wsp:val=&quot;0081287E&quot;/&gt;&lt;wsp:rsid wsp:val=&quot;00825CBE&quot;/&gt;&lt;wsp:rsid wsp:val=&quot;00825E7F&quot;/&gt;&lt;wsp:rsid wsp:val=&quot;008275B9&quot;/&gt;&lt;wsp:rsid wsp:val=&quot;00854F83&quot;/&gt;&lt;wsp:rsid wsp:val=&quot;00856005&quot;/&gt;&lt;wsp:rsid wsp:val=&quot;00856E6B&quot;/&gt;&lt;wsp:rsid wsp:val=&quot;00860D92&quot;/&gt;&lt;wsp:rsid wsp:val=&quot;008822FF&quot;/&gt;&lt;wsp:rsid wsp:val=&quot;00890D7D&quot;/&gt;&lt;wsp:rsid wsp:val=&quot;0089435B&quot;/&gt;&lt;wsp:rsid wsp:val=&quot;008A0EC1&quot;/&gt;&lt;wsp:rsid wsp:val=&quot;008A494F&quot;/&gt;&lt;wsp:rsid wsp:val=&quot;008A5E15&quot;/&gt;&lt;wsp:rsid wsp:val=&quot;008A6551&quot;/&gt;&lt;wsp:rsid wsp:val=&quot;008B62B3&quot;/&gt;&lt;wsp:rsid wsp:val=&quot;008C3CF3&quot;/&gt;&lt;wsp:rsid wsp:val=&quot;008D1F86&quot;/&gt;&lt;wsp:rsid wsp:val=&quot;008D20DD&quot;/&gt;&lt;wsp:rsid wsp:val=&quot;008D5C76&quot;/&gt;&lt;wsp:rsid wsp:val=&quot;008D7582&quot;/&gt;&lt;wsp:rsid wsp:val=&quot;008E4724&quot;/&gt;&lt;wsp:rsid wsp:val=&quot;008E763E&quot;/&gt;&lt;wsp:rsid wsp:val=&quot;008F05C0&quot;/&gt;&lt;wsp:rsid wsp:val=&quot;008F32C8&quot;/&gt;&lt;wsp:rsid wsp:val=&quot;00907C5B&quot;/&gt;&lt;wsp:rsid wsp:val=&quot;00927C3B&quot;/&gt;&lt;wsp:rsid wsp:val=&quot;00942F64&quot;/&gt;&lt;wsp:rsid wsp:val=&quot;00953F5E&quot;/&gt;&lt;wsp:rsid wsp:val=&quot;00954233&quot;/&gt;&lt;wsp:rsid wsp:val=&quot;00963FBD&quot;/&gt;&lt;wsp:rsid wsp:val=&quot;00965726&quot;/&gt;&lt;wsp:rsid wsp:val=&quot;0096762D&quot;/&gt;&lt;wsp:rsid wsp:val=&quot;00974AC3&quot;/&gt;&lt;wsp:rsid wsp:val=&quot;009755FA&quot;/&gt;&lt;wsp:rsid wsp:val=&quot;009758B0&quot;/&gt;&lt;wsp:rsid wsp:val=&quot;00982125&quot;/&gt;&lt;wsp:rsid wsp:val=&quot;009836B1&quot;/&gt;&lt;wsp:rsid wsp:val=&quot;00990B85&quot;/&gt;&lt;wsp:rsid wsp:val=&quot;00991D4F&quot;/&gt;&lt;wsp:rsid wsp:val=&quot;0099308B&quot;/&gt;&lt;wsp:rsid wsp:val=&quot;00993A6C&quot;/&gt;&lt;wsp:rsid wsp:val=&quot;00994389&quot;/&gt;&lt;wsp:rsid wsp:val=&quot;00995B1F&quot;/&gt;&lt;wsp:rsid wsp:val=&quot;009B1BD2&quot;/&gt;&lt;wsp:rsid wsp:val=&quot;009C2ED4&quot;/&gt;&lt;wsp:rsid wsp:val=&quot;009C5D5D&quot;/&gt;&lt;wsp:rsid wsp:val=&quot;009D358F&quot;/&gt;&lt;wsp:rsid wsp:val=&quot;009D57D6&quot;/&gt;&lt;wsp:rsid wsp:val=&quot;009D5CC1&quot;/&gt;&lt;wsp:rsid wsp:val=&quot;009E1A08&quot;/&gt;&lt;wsp:rsid wsp:val=&quot;009F496B&quot;/&gt;&lt;wsp:rsid wsp:val=&quot;009F5B98&quot;/&gt;&lt;wsp:rsid wsp:val=&quot;00A004F4&quot;/&gt;&lt;wsp:rsid wsp:val=&quot;00A01C91&quot;/&gt;&lt;wsp:rsid wsp:val=&quot;00A01E0A&quot;/&gt;&lt;wsp:rsid wsp:val=&quot;00A0230A&quot;/&gt;&lt;wsp:rsid wsp:val=&quot;00A033DF&quot;/&gt;&lt;wsp:rsid wsp:val=&quot;00A216E6&quot;/&gt;&lt;wsp:rsid wsp:val=&quot;00A22B86&quot;/&gt;&lt;wsp:rsid wsp:val=&quot;00A2501F&quot;/&gt;&lt;wsp:rsid wsp:val=&quot;00A31C25&quot;/&gt;&lt;wsp:rsid wsp:val=&quot;00A3221E&quot;/&gt;&lt;wsp:rsid wsp:val=&quot;00A37C36&quot;/&gt;&lt;wsp:rsid wsp:val=&quot;00A40536&quot;/&gt;&lt;wsp:rsid wsp:val=&quot;00A40EB0&quot;/&gt;&lt;wsp:rsid wsp:val=&quot;00A421CF&quot;/&gt;&lt;wsp:rsid wsp:val=&quot;00A602D0&quot;/&gt;&lt;wsp:rsid wsp:val=&quot;00A65C28&quot;/&gt;&lt;wsp:rsid wsp:val=&quot;00A70C96&quot;/&gt;&lt;wsp:rsid wsp:val=&quot;00A73741&quot;/&gt;&lt;wsp:rsid wsp:val=&quot;00A7676F&quot;/&gt;&lt;wsp:rsid wsp:val=&quot;00A7693B&quot;/&gt;&lt;wsp:rsid wsp:val=&quot;00A85002&quot;/&gt;&lt;wsp:rsid wsp:val=&quot;00A85FE9&quot;/&gt;&lt;wsp:rsid wsp:val=&quot;00AA6BAA&quot;/&gt;&lt;wsp:rsid wsp:val=&quot;00AB6004&quot;/&gt;&lt;wsp:rsid wsp:val=&quot;00AC19AF&quot;/&gt;&lt;wsp:rsid wsp:val=&quot;00AC4546&quot;/&gt;&lt;wsp:rsid wsp:val=&quot;00AE6333&quot;/&gt;&lt;wsp:rsid wsp:val=&quot;00AF0D07&quot;/&gt;&lt;wsp:rsid wsp:val=&quot;00AF3300&quot;/&gt;&lt;wsp:rsid wsp:val=&quot;00B00DDB&quot;/&gt;&lt;wsp:rsid wsp:val=&quot;00B0174F&quot;/&gt;&lt;wsp:rsid wsp:val=&quot;00B3072E&quot;/&gt;&lt;wsp:rsid wsp:val=&quot;00B52DB1&quot;/&gt;&lt;wsp:rsid wsp:val=&quot;00B62E30&quot;/&gt;&lt;wsp:rsid wsp:val=&quot;00B7002B&quot;/&gt;&lt;wsp:rsid wsp:val=&quot;00B7583E&quot;/&gt;&lt;wsp:rsid wsp:val=&quot;00B7782D&quot;/&gt;&lt;wsp:rsid wsp:val=&quot;00B87DD2&quot;/&gt;&lt;wsp:rsid wsp:val=&quot;00BA7760&quot;/&gt;&lt;wsp:rsid wsp:val=&quot;00BA7B08&quot;/&gt;&lt;wsp:rsid wsp:val=&quot;00BC171B&quot;/&gt;&lt;wsp:rsid wsp:val=&quot;00BD16F1&quot;/&gt;&lt;wsp:rsid wsp:val=&quot;00BD4D63&quot;/&gt;&lt;wsp:rsid wsp:val=&quot;00BD61CE&quot;/&gt;&lt;wsp:rsid wsp:val=&quot;00BE2666&quot;/&gt;&lt;wsp:rsid wsp:val=&quot;00BE3438&quot;/&gt;&lt;wsp:rsid wsp:val=&quot;00BE455B&quot;/&gt;&lt;wsp:rsid wsp:val=&quot;00BF13F6&quot;/&gt;&lt;wsp:rsid wsp:val=&quot;00BF1487&quot;/&gt;&lt;wsp:rsid wsp:val=&quot;00BF2FF9&quot;/&gt;&lt;wsp:rsid wsp:val=&quot;00BF4198&quot;/&gt;&lt;wsp:rsid wsp:val=&quot;00BF4E25&quot;/&gt;&lt;wsp:rsid wsp:val=&quot;00C022E3&quot;/&gt;&lt;wsp:rsid wsp:val=&quot;00C109D3&quot;/&gt;&lt;wsp:rsid wsp:val=&quot;00C13372&quot;/&gt;&lt;wsp:rsid wsp:val=&quot;00C20204&quot;/&gt;&lt;wsp:rsid wsp:val=&quot;00C2503D&quot;/&gt;&lt;wsp:rsid wsp:val=&quot;00C25CDF&quot;/&gt;&lt;wsp:rsid wsp:val=&quot;00C26ADE&quot;/&gt;&lt;wsp:rsid wsp:val=&quot;00C3057F&quot;/&gt;&lt;wsp:rsid wsp:val=&quot;00C362B8&quot;/&gt;&lt;wsp:rsid wsp:val=&quot;00C375B2&quot;/&gt;&lt;wsp:rsid wsp:val=&quot;00C510A8&quot;/&gt;&lt;wsp:rsid wsp:val=&quot;00C52C03&quot;/&gt;&lt;wsp:rsid wsp:val=&quot;00C55341&quot;/&gt;&lt;wsp:rsid wsp:val=&quot;00C638B9&quot;/&gt;&lt;wsp:rsid wsp:val=&quot;00C63A92&quot;/&gt;&lt;wsp:rsid wsp:val=&quot;00C903AF&quot;/&gt;&lt;wsp:rsid wsp:val=&quot;00C94CB8&quot;/&gt;&lt;wsp:rsid wsp:val=&quot;00CA0A62&quot;/&gt;&lt;wsp:rsid wsp:val=&quot;00CD3665&quot;/&gt;&lt;wsp:rsid wsp:val=&quot;00CD7D45&quot;/&gt;&lt;wsp:rsid wsp:val=&quot;00CE4840&quot;/&gt;&lt;wsp:rsid wsp:val=&quot;00CE6817&quot;/&gt;&lt;wsp:rsid wsp:val=&quot;00CF532F&quot;/&gt;&lt;wsp:rsid wsp:val=&quot;00D12FFB&quot;/&gt;&lt;wsp:rsid wsp:val=&quot;00D13D8C&quot;/&gt;&lt;wsp:rsid wsp:val=&quot;00D15B8D&quot;/&gt;&lt;wsp:rsid wsp:val=&quot;00D17757&quot;/&gt;&lt;wsp:rsid wsp:val=&quot;00D303AA&quot;/&gt;&lt;wsp:rsid wsp:val=&quot;00D45644&quot;/&gt;&lt;wsp:rsid wsp:val=&quot;00D4780E&quot;/&gt;&lt;wsp:rsid wsp:val=&quot;00D47831&quot;/&gt;&lt;wsp:rsid wsp:val=&quot;00D51EA6&quot;/&gt;&lt;wsp:rsid wsp:val=&quot;00D52250&quot;/&gt;&lt;wsp:rsid wsp:val=&quot;00D67083&quot;/&gt;&lt;wsp:rsid wsp:val=&quot;00D71501&quot;/&gt;&lt;wsp:rsid wsp:val=&quot;00D81CDF&quot;/&gt;&lt;wsp:rsid wsp:val=&quot;00D834D9&quot;/&gt;&lt;wsp:rsid wsp:val=&quot;00D839AE&quot;/&gt;&lt;wsp:rsid wsp:val=&quot;00D851C9&quot;/&gt;&lt;wsp:rsid wsp:val=&quot;00D902A5&quot;/&gt;&lt;wsp:rsid wsp:val=&quot;00D92F1E&quot;/&gt;&lt;wsp:rsid wsp:val=&quot;00DA119C&quot;/&gt;&lt;wsp:rsid wsp:val=&quot;00DB1420&quot;/&gt;&lt;wsp:rsid wsp:val=&quot;00DB2A4C&quot;/&gt;&lt;wsp:rsid wsp:val=&quot;00DB2FC0&quot;/&gt;&lt;wsp:rsid wsp:val=&quot;00DC72EB&quot;/&gt;&lt;wsp:rsid wsp:val=&quot;00DD30A5&quot;/&gt;&lt;wsp:rsid wsp:val=&quot;00DE24E3&quot;/&gt;&lt;wsp:rsid wsp:val=&quot;00DE428D&quot;/&gt;&lt;wsp:rsid wsp:val=&quot;00DF00E8&quot;/&gt;&lt;wsp:rsid wsp:val=&quot;00DF5CBE&quot;/&gt;&lt;wsp:rsid wsp:val=&quot;00DF6345&quot;/&gt;&lt;wsp:rsid wsp:val=&quot;00E015EB&quot;/&gt;&lt;wsp:rsid wsp:val=&quot;00E029DE&quot;/&gt;&lt;wsp:rsid wsp:val=&quot;00E03CA8&quot;/&gt;&lt;wsp:rsid wsp:val=&quot;00E03FBA&quot;/&gt;&lt;wsp:rsid wsp:val=&quot;00E16577&quot;/&gt;&lt;wsp:rsid wsp:val=&quot;00E17F78&quot;/&gt;&lt;wsp:rsid wsp:val=&quot;00E21E2A&quot;/&gt;&lt;wsp:rsid wsp:val=&quot;00E24AE5&quot;/&gt;&lt;wsp:rsid wsp:val=&quot;00E346B1&quot;/&gt;&lt;wsp:rsid wsp:val=&quot;00E34FF6&quot;/&gt;&lt;wsp:rsid wsp:val=&quot;00E363B7&quot;/&gt;&lt;wsp:rsid wsp:val=&quot;00E66A9A&quot;/&gt;&lt;wsp:rsid wsp:val=&quot;00E719B1&quot;/&gt;&lt;wsp:rsid wsp:val=&quot;00E75CC7&quot;/&gt;&lt;wsp:rsid wsp:val=&quot;00E84FA5&quot;/&gt;&lt;wsp:rsid wsp:val=&quot;00E91B40&quot;/&gt;&lt;wsp:rsid wsp:val=&quot;00E964E8&quot;/&gt;&lt;wsp:rsid wsp:val=&quot;00EA239A&quot;/&gt;&lt;wsp:rsid wsp:val=&quot;00EB548C&quot;/&gt;&lt;wsp:rsid wsp:val=&quot;00EB5B7B&quot;/&gt;&lt;wsp:rsid wsp:val=&quot;00EB7922&quot;/&gt;&lt;wsp:rsid wsp:val=&quot;00EC7B24&quot;/&gt;&lt;wsp:rsid wsp:val=&quot;00ED16BA&quot;/&gt;&lt;wsp:rsid wsp:val=&quot;00EE055D&quot;/&gt;&lt;wsp:rsid wsp:val=&quot;00EE333B&quot;/&gt;&lt;wsp:rsid wsp:val=&quot;00EF2322&quot;/&gt;&lt;wsp:rsid wsp:val=&quot;00EF2A07&quot;/&gt;&lt;wsp:rsid wsp:val=&quot;00EF3663&quot;/&gt;&lt;wsp:rsid wsp:val=&quot;00EF55AB&quot;/&gt;&lt;wsp:rsid wsp:val=&quot;00EF66ED&quot;/&gt;&lt;wsp:rsid wsp:val=&quot;00EF6CBF&quot;/&gt;&lt;wsp:rsid wsp:val=&quot;00EF7A01&quot;/&gt;&lt;wsp:rsid wsp:val=&quot;00F11D1F&quot;/&gt;&lt;wsp:rsid wsp:val=&quot;00F13949&quot;/&gt;&lt;wsp:rsid wsp:val=&quot;00F22C9D&quot;/&gt;&lt;wsp:rsid wsp:val=&quot;00F25E5D&quot;/&gt;&lt;wsp:rsid wsp:val=&quot;00F27796&quot;/&gt;&lt;wsp:rsid wsp:val=&quot;00F4311F&quot;/&gt;&lt;wsp:rsid wsp:val=&quot;00F5410C&quot;/&gt;&lt;wsp:rsid wsp:val=&quot;00F55C6C&quot;/&gt;&lt;wsp:rsid wsp:val=&quot;00F61AF8&quot;/&gt;&lt;wsp:rsid wsp:val=&quot;00F70B74&quot;/&gt;&lt;wsp:rsid wsp:val=&quot;00F776B2&quot;/&gt;&lt;wsp:rsid wsp:val=&quot;00F82D7C&quot;/&gt;&lt;wsp:rsid wsp:val=&quot;00F82FA9&quot;/&gt;&lt;wsp:rsid wsp:val=&quot;00F83094&quot;/&gt;&lt;wsp:rsid wsp:val=&quot;00F92BD9&quot;/&gt;&lt;wsp:rsid wsp:val=&quot;00F96E13&quot;/&gt;&lt;wsp:rsid wsp:val=&quot;00FB664C&quot;/&gt;&lt;wsp:rsid wsp:val=&quot;00FC44FD&quot;/&gt;&lt;wsp:rsid wsp:val=&quot;00FD0FFE&quot;/&gt;&lt;wsp:rsid wsp:val=&quot;00FE15C7&quot;/&gt;&lt;wsp:rsid wsp:val=&quot;00FE619A&quot;/&gt;&lt;wsp:rsid wsp:val=&quot;00FE7A75&quot;/&gt;&lt;wsp:rsid wsp:val=&quot;00FF3D5B&quot;/&gt;&lt;/wsp:rsids&gt;&lt;/w:docPr&gt;&lt;w:body&gt;&lt;wx:sect&gt;&lt;w:p wsp:rsidR=&quot;00000000&quot; wsp:rsidRDefault=&quot;00B00DDB&quot; wsp:rsidP=&quot;00B00DDB&quot;&gt;&lt;m:oMathPara&gt;&lt;m:oMath&gt;&lt;m:acc&gt;&lt;m:accPr&gt;&lt;m:ctrlPr&gt;&lt;w:rPr&gt;&lt;w:rFonts w:ascii=&quot;Cambria Math&quot; w:h-ansi=&quot;Cambria Math&quot; w:cs=&quot;Calibri&quot;/&gt;&lt;wx:font wx:val=&quot;Cambria Math&quot;/&gt;&lt;w:i/&gt;&lt;/w:rPr&gt;&lt;/m:ctrlPr&gt;&lt;/m:accPr&gt;&lt;m:e&gt;&lt;m:r&gt;&lt;w:rPr&gt;&lt;w:rFonts w:ascii=&quot;Cambria Math&quot; w:h-ansi=&quot;Cambria Math&quot; w:cs=&quot;Calibri&quot;/&gt;&lt;wx:font wx:val=&quot;Cambria Math&quot;/&gt;&lt;w:i/&gt;&lt;/w:rPr&gt;&lt;m:t&gt; b &lt;/m:t&gt;&lt;/m:r&gt;&lt;/m:e&gt;&lt;/m:ac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53804">
        <w:rPr>
          <w:rFonts w:ascii="Calibri" w:hAnsi="Calibri" w:cs="Calibri"/>
        </w:rPr>
        <w:fldChar w:fldCharType="end"/>
      </w:r>
      <w:r w:rsidRPr="00D53804">
        <w:rPr>
          <w:rFonts w:ascii="Calibri" w:hAnsi="Calibri" w:cs="Calibri"/>
        </w:rPr>
        <w:t>= .................</w:t>
      </w:r>
    </w:p>
    <w:p w14:paraId="5C9AA20D" w14:textId="52CF92BF" w:rsidR="00C510A8" w:rsidRPr="00D53804" w:rsidRDefault="00C510A8" w:rsidP="009E1A08">
      <w:pPr>
        <w:rPr>
          <w:rFonts w:ascii="Calibri" w:hAnsi="Calibri" w:cs="Calibri"/>
        </w:rPr>
      </w:pPr>
    </w:p>
    <w:p w14:paraId="7BD1B6C0" w14:textId="77777777" w:rsidR="00C510A8" w:rsidRPr="00D53804" w:rsidRDefault="00C510A8" w:rsidP="00DC332F">
      <w:pPr>
        <w:numPr>
          <w:ilvl w:val="0"/>
          <w:numId w:val="41"/>
        </w:numPr>
        <w:spacing w:line="360" w:lineRule="auto"/>
        <w:rPr>
          <w:rFonts w:ascii="Calibri" w:hAnsi="Calibri" w:cs="Calibri"/>
        </w:rPr>
      </w:pPr>
      <w:r w:rsidRPr="00D53804">
        <w:rPr>
          <w:rFonts w:ascii="Calibri" w:hAnsi="Calibri" w:cs="Calibri"/>
        </w:rPr>
        <w:t>Tracer sur le schéma de la situation :</w:t>
      </w:r>
    </w:p>
    <w:p w14:paraId="6217734D" w14:textId="676C1CDF" w:rsidR="00C510A8" w:rsidRPr="00D53804" w:rsidRDefault="00C510A8" w:rsidP="001B0904">
      <w:pPr>
        <w:numPr>
          <w:ilvl w:val="0"/>
          <w:numId w:val="39"/>
        </w:numPr>
        <w:spacing w:line="360" w:lineRule="auto"/>
        <w:ind w:left="1134"/>
        <w:rPr>
          <w:rFonts w:ascii="Calibri" w:hAnsi="Calibri" w:cs="Calibri"/>
        </w:rPr>
      </w:pPr>
      <w:r w:rsidRPr="00D53804">
        <w:rPr>
          <w:rFonts w:ascii="Calibri" w:hAnsi="Calibri" w:cs="Calibri"/>
        </w:rPr>
        <w:t>Le rayon réfracté correspondant au rayon lumineux n°1</w:t>
      </w:r>
    </w:p>
    <w:p w14:paraId="635125EA" w14:textId="28A5000D" w:rsidR="00C510A8" w:rsidRPr="00D53804" w:rsidRDefault="00C510A8" w:rsidP="001B0904">
      <w:pPr>
        <w:numPr>
          <w:ilvl w:val="0"/>
          <w:numId w:val="39"/>
        </w:numPr>
        <w:spacing w:line="360" w:lineRule="auto"/>
        <w:ind w:left="1134"/>
        <w:rPr>
          <w:rFonts w:ascii="Calibri" w:hAnsi="Calibri" w:cs="Calibri"/>
        </w:rPr>
      </w:pPr>
      <w:r w:rsidRPr="00D53804">
        <w:rPr>
          <w:rFonts w:ascii="Calibri" w:hAnsi="Calibri" w:cs="Calibri"/>
        </w:rPr>
        <w:t>Le rayon réfracté correspondant au rayon lumineux n°2</w:t>
      </w:r>
    </w:p>
    <w:p w14:paraId="68CBA0C0" w14:textId="07288B5D" w:rsidR="00083B6A" w:rsidRPr="00D53804" w:rsidRDefault="00FF28BF" w:rsidP="007E2E92">
      <w:pPr>
        <w:jc w:val="right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921EAA7">
          <v:group id="_x0000_s5149" style="position:absolute;left:0;text-align:left;margin-left:122.25pt;margin-top:6pt;width:405.35pt;height:302.9pt;z-index:251666432" coordorigin="3003,6150" coordsize="8107,6058">
            <v:group id="_x0000_s4896" style="position:absolute;left:3003;top:6150;width:8107;height:6058" coordorigin="2287,1069" coordsize="8107,6058">
              <v:group id="_x0000_s4897" style="position:absolute;left:2287;top:1069;width:8107;height:6058" coordorigin="2461,323" coordsize="8107,6058">
                <v:group id="_x0000_s4898" style="position:absolute;left:4418;top:1633;width:3156;height:333" coordorigin="4718,1956" coordsize="3156,333">
                  <v:shape id="_x0000_s4899" type="#_x0000_t202" style="position:absolute;left:4718;top:1956;width:1799;height:333">
                    <v:textbox style="mso-next-textbox:#_x0000_s4899">
                      <w:txbxContent>
                        <w:p w14:paraId="08B3A12B" w14:textId="77777777" w:rsidR="00C510A8" w:rsidRPr="00126266" w:rsidRDefault="00C510A8" w:rsidP="00C510A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Rayon</w:t>
                          </w:r>
                          <w:r w:rsidRPr="00126266">
                            <w:rPr>
                              <w:sz w:val="16"/>
                              <w:szCs w:val="16"/>
                            </w:rPr>
                            <w:t xml:space="preserve"> lumineux n°1</w:t>
                          </w:r>
                        </w:p>
                      </w:txbxContent>
                    </v:textbox>
                  </v:shape>
                  <v:shape id="_x0000_s4900" type="#_x0000_t32" style="position:absolute;left:6517;top:1956;width:1357;height:175;flip:y" o:connectortype="straight">
                    <v:stroke endarrow="block"/>
                  </v:shape>
                </v:group>
                <v:group id="_x0000_s4901" style="position:absolute;left:7809;top:2120;width:2759;height:867" coordorigin="8058,2538" coordsize="2759,867">
                  <v:shape id="_x0000_s4902" type="#_x0000_t202" style="position:absolute;left:9018;top:3072;width:1799;height:333">
                    <v:textbox style="mso-next-textbox:#_x0000_s4902">
                      <w:txbxContent>
                        <w:p w14:paraId="6E3AB6A0" w14:textId="77777777" w:rsidR="00C510A8" w:rsidRPr="00126266" w:rsidRDefault="00C510A8" w:rsidP="00C510A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Rayon</w:t>
                          </w:r>
                          <w:r w:rsidRPr="00126266">
                            <w:rPr>
                              <w:sz w:val="16"/>
                              <w:szCs w:val="16"/>
                            </w:rPr>
                            <w:t xml:space="preserve"> lumineux n°</w:t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4903" type="#_x0000_t32" style="position:absolute;left:8058;top:2538;width:960;height:534;flip:x y" o:connectortype="straight">
                    <v:stroke endarrow="block"/>
                  </v:shape>
                </v:group>
                <v:shape id="_x0000_s4904" type="#_x0000_t202" style="position:absolute;left:5740;top:6002;width:1006;height:379" stroked="f">
                  <o:lock v:ext="edit" aspectratio="t"/>
                  <v:textbox style="mso-next-textbox:#_x0000_s4904">
                    <w:txbxContent>
                      <w:p w14:paraId="5D7D0751" w14:textId="77777777" w:rsidR="00C510A8" w:rsidRPr="00064E73" w:rsidRDefault="00C510A8" w:rsidP="00C510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Montre</w:t>
                        </w:r>
                      </w:p>
                    </w:txbxContent>
                  </v:textbox>
                </v:shape>
                <v:shape id="_x0000_s4905" type="#_x0000_t202" style="position:absolute;left:8706;top:692;width:1207;height:330" stroked="f">
                  <o:lock v:ext="edit" aspectratio="t"/>
                  <v:textbox style="mso-next-textbox:#_x0000_s4905">
                    <w:txbxContent>
                      <w:p w14:paraId="208E9D8C" w14:textId="77777777" w:rsidR="00C510A8" w:rsidRPr="00064E73" w:rsidRDefault="00C510A8" w:rsidP="00C510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4E73">
                          <w:rPr>
                            <w:sz w:val="16"/>
                            <w:szCs w:val="16"/>
                          </w:rPr>
                          <w:t>Lampe torche</w:t>
                        </w:r>
                      </w:p>
                    </w:txbxContent>
                  </v:textbox>
                </v:shape>
                <v:group id="_x0000_s4906" style="position:absolute;left:2461;top:323;width:6111;height:5579" coordorigin="754,10546" coordsize="3055,2789">
                  <o:lock v:ext="edit" aspectratio="t"/>
                  <v:group id="_x0000_s4907" style="position:absolute;left:754;top:11919;width:2987;height:1416" coordorigin="672,3862" coordsize="2987,1416">
                    <o:lock v:ext="edit" aspectratio="t"/>
                    <v:group id="_x0000_s4908" style="position:absolute;left:672;top:3862;width:2975;height:1416" coordorigin="4403,4139" coordsize="2975,1311">
                      <o:lock v:ext="edit" aspectratio="t"/>
                      <v:group id="_x0000_s4909" style="position:absolute;left:4403;top:4139;width:2975;height:1311" coordorigin="9993,5709" coordsize="2360,2581">
                        <o:lock v:ext="edit" aspectratio="t"/>
                        <v:rect id="_x0000_s4910" style="position:absolute;left:9993;top:5810;width:2357;height:2462" stroked="f" strokeweight="1pt">
                          <o:lock v:ext="edit" aspectratio="t"/>
                        </v:rect>
                        <v:group id="_x0000_s4911" style="position:absolute;left:9993;top:5709;width:2360;height:2581" coordorigin="851,2550" coordsize="682,863">
                          <o:lock v:ext="edit" aspectratio="t"/>
                          <v:line id="_x0000_s4912" style="position:absolute" from="1532,2550" to="1533,2911" strokeweight="1pt">
                            <v:stroke startarrowwidth="wide" startarrowlength="short" endarrowwidth="wide" endarrowlength="short"/>
                            <o:lock v:ext="edit" aspectratio="t"/>
                          </v:line>
                          <v:line id="_x0000_s4913" style="position:absolute" from="851,2550" to="852,2911" strokeweight="1pt">
                            <v:stroke startarrowwidth="wide" startarrowlength="short" endarrowwidth="wide" endarrowlength="short"/>
                            <o:lock v:ext="edit" aspectratio="t"/>
                          </v:line>
                          <v:group id="_x0000_s4914" style="position:absolute;left:851;top:2903;width:682;height:510" coordorigin="851,2903" coordsize="682,510">
                            <o:lock v:ext="edit" aspectratio="t"/>
                            <v:line id="_x0000_s4915" style="position:absolute" from="851,2903" to="852,3413" strokeweight="1pt">
                              <v:stroke startarrowwidth="wide" startarrowlength="short" endarrowwidth="wide" endarrowlength="short"/>
                              <o:lock v:ext="edit" aspectratio="t"/>
                            </v:line>
                            <v:line id="_x0000_s4916" style="position:absolute" from="851,3412" to="1533,3413" strokeweight="1pt">
                              <v:stroke startarrowwidth="wide" startarrowlength="short" endarrowwidth="wide" endarrowlength="short"/>
                              <o:lock v:ext="edit" aspectratio="t"/>
                            </v:line>
                            <v:line id="_x0000_s4917" style="position:absolute" from="1532,2909" to="1533,3413" strokeweight="1pt">
                              <v:stroke startarrowwidth="wide" startarrowlength="short" endarrowwidth="wide" endarrowlength="short"/>
                              <o:lock v:ext="edit" aspectratio="t"/>
                            </v:line>
                          </v:group>
                        </v:group>
                      </v:group>
                      <v:rect id="_x0000_s4918" style="position:absolute;left:6251;top:5336;width:185;height:114" fillcolor="black">
                        <o:lock v:ext="edit" aspectratio="t"/>
                      </v:rect>
                    </v:group>
                    <v:shape id="_x0000_s4919" type="#_x0000_t32" style="position:absolute;left:672;top:4018;width:2987;height:1;flip:x" o:connectortype="straight">
                      <o:lock v:ext="edit" aspectratio="t"/>
                    </v:shape>
                  </v:group>
                  <v:group id="_x0000_s4920" style="position:absolute;left:2611;top:10546;width:1198;height:1529" coordorigin="6251,2661" coordsize="1198,1529">
                    <o:lock v:ext="edit" aspectratio="t"/>
                    <v:shape id="_x0000_s4921" type="#_x0000_t32" style="position:absolute;left:6251;top:2975;width:959;height:1215;flip:x" o:connectortype="straight">
                      <o:lock v:ext="edit" aspectratio="t"/>
                    </v:shape>
                    <v:shape id="_x0000_s4922" type="#_x0000_t32" style="position:absolute;left:6705;top:3075;width:626;height:1115;flip:x" o:connectortype="straight">
                      <o:lock v:ext="edit" aspectratio="t"/>
                    </v:shape>
                    <v:group id="_x0000_s4923" style="position:absolute;left:7218;top:2661;width:231;height:376" coordorigin="7218,2661" coordsize="231,376">
                      <o:lock v:ext="edit" aspectratio="t"/>
                      <v:rect id="_x0000_s4924" style="position:absolute;left:7218;top:2916;width:172;height:121;rotation:2199916fd">
                        <o:lock v:ext="edit" aspectratio="t"/>
                      </v:rect>
                      <v:rect id="_x0000_s4925" style="position:absolute;left:7378;top:2661;width:71;height:281;rotation:2199916fd" fillcolor="black">
                        <o:lock v:ext="edit" aspectratio="t"/>
                      </v:rect>
                    </v:group>
                  </v:group>
                </v:group>
                <v:shape id="_x0000_s4926" type="#_x0000_t202" style="position:absolute;left:2627;top:5419;width:1258;height:320" stroked="f">
                  <o:lock v:ext="edit" aspectratio="t"/>
                  <v:textbox style="mso-next-textbox:#_x0000_s4926">
                    <w:txbxContent>
                      <w:p w14:paraId="1A3EC5A6" w14:textId="77777777" w:rsidR="00C510A8" w:rsidRPr="00064E73" w:rsidRDefault="00C510A8" w:rsidP="00C510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Piscine</w:t>
                        </w:r>
                      </w:p>
                    </w:txbxContent>
                  </v:textbox>
                </v:shape>
                <v:shape id="_x0000_s4927" type="#_x0000_t32" style="position:absolute;left:6158;top:1966;width:18;height:2788;flip:x" o:connectortype="straight">
                  <v:stroke dashstyle="dash"/>
                </v:shape>
                <v:shape id="_x0000_s4928" type="#_x0000_t32" style="position:absolute;left:7084;top:1966;width:18;height:2788;flip:x" o:connectortype="straight">
                  <v:stroke dashstyle="dash"/>
                </v:shape>
              </v:group>
              <v:group id="_x0000_s4929" style="position:absolute;left:5925;top:3369;width:568;height:585" coordorigin="5925,3369" coordsize="568,585">
                <v:shape id="_x0000_s4930" type="#_x0000_t19" style="position:absolute;left:6012;top:3811;width:187;height:143" coordsize="18210,21600" adj=",-2132340" path="wr-21600,,21600,43200,,,18210,9983nfewr-21600,,21600,43200,,,18210,9983l,21600nsxe">
                  <v:path o:connectlocs="0,0;18210,9983;0,21600"/>
                </v:shape>
                <v:shape id="Zone de texte 133" o:spid="_x0000_s4931" type="#_x0000_t202" style="position:absolute;left:6062;top:3232;width:294;height:568;rotation:7806813fd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" filled="f" stroked="f" strokeweight=".5pt">
                  <v:fill o:detectmouseclick="t"/>
                  <v:textbox style="mso-next-textbox:#Zone de texte 133" inset="0,0,0,0">
                    <w:txbxContent>
                      <w:p w14:paraId="6AD88067" w14:textId="173B3751" w:rsidR="00BD4D63" w:rsidRPr="00C510A8" w:rsidRDefault="00C510A8" w:rsidP="00BD4D63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C510A8">
                          <w:rPr>
                            <w:rFonts w:ascii="Calibri" w:hAnsi="Calibri" w:cs="Calibri"/>
                            <w:color w:val="000000"/>
                          </w:rPr>
                          <w:t>38°</w:t>
                        </w:r>
                      </w:p>
                    </w:txbxContent>
                  </v:textbox>
                </v:shape>
              </v:group>
              <v:group id="_x0000_s4932" style="position:absolute;left:6868;top:3238;width:568;height:620" coordorigin="6868,3238" coordsize="568,620">
                <v:shape id="_x0000_s4933" type="#_x0000_t19" style="position:absolute;left:6927;top:3715;width:187;height:143" coordsize="18210,21600" adj=",-2132340" path="wr-21600,,21600,43200,,,18210,9983nfewr-21600,,21600,43200,,,18210,9983l,21600nsxe">
                  <v:path o:connectlocs="0,0;18210,9983;0,21600"/>
                </v:shape>
                <v:shape id="Zone de texte 133" o:spid="_x0000_s4934" type="#_x0000_t202" style="position:absolute;left:7005;top:3101;width:294;height:568;rotation:7806813fd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" filled="f" stroked="f" strokeweight=".5pt">
                  <v:fill o:detectmouseclick="t"/>
                  <v:textbox inset="0,0,0,0">
                    <w:txbxContent>
                      <w:p w14:paraId="7C1FFE83" w14:textId="77777777" w:rsidR="00C510A8" w:rsidRPr="00BD4D63" w:rsidRDefault="00C510A8" w:rsidP="00C510A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29</w:t>
                        </w:r>
                        <w:r w:rsidRPr="00BD4D63">
                          <w:rPr>
                            <w:rFonts w:ascii="Calibri" w:hAnsi="Calibri" w:cs="Calibri"/>
                            <w:color w:val="000000"/>
                          </w:rPr>
                          <w:t>°</w:t>
                        </w:r>
                      </w:p>
                    </w:txbxContent>
                  </v:textbox>
                </v:shape>
              </v:group>
            </v:group>
            <v:shape id="_x0000_s5148" type="#_x0000_t202" style="position:absolute;left:6356;top:11876;width:1083;height:332" stroked="f">
              <v:textbox style="mso-next-textbox:#_x0000_s5148">
                <w:txbxContent>
                  <w:p w14:paraId="05B7FA75" w14:textId="7E101ACA" w:rsidR="00116C03" w:rsidRPr="00116C03" w:rsidRDefault="00116C03">
                    <w:pPr>
                      <w:rPr>
                        <w:sz w:val="16"/>
                        <w:szCs w:val="16"/>
                      </w:rPr>
                    </w:pPr>
                    <w:r w:rsidRPr="00116C03">
                      <w:rPr>
                        <w:sz w:val="16"/>
                        <w:szCs w:val="16"/>
                      </w:rPr>
                      <w:t>Téléphone</w:t>
                    </w:r>
                  </w:p>
                </w:txbxContent>
              </v:textbox>
            </v:shape>
          </v:group>
        </w:pict>
      </w:r>
    </w:p>
    <w:p w14:paraId="66E2D5C4" w14:textId="77777777" w:rsidR="00083B6A" w:rsidRPr="00D53804" w:rsidRDefault="00083B6A" w:rsidP="009E1A08">
      <w:pPr>
        <w:rPr>
          <w:rFonts w:ascii="Calibri" w:hAnsi="Calibri" w:cs="Calibri"/>
        </w:rPr>
      </w:pPr>
    </w:p>
    <w:p w14:paraId="272FAF40" w14:textId="77777777" w:rsidR="00083B6A" w:rsidRPr="00D53804" w:rsidRDefault="00083B6A" w:rsidP="009E1A08">
      <w:pPr>
        <w:rPr>
          <w:rFonts w:ascii="Calibri" w:hAnsi="Calibri" w:cs="Calibri"/>
        </w:rPr>
      </w:pPr>
    </w:p>
    <w:p w14:paraId="6B62E511" w14:textId="31E68BEF" w:rsidR="00083B6A" w:rsidRPr="00D53804" w:rsidRDefault="00083B6A" w:rsidP="009E1A08">
      <w:pPr>
        <w:rPr>
          <w:rFonts w:ascii="Calibri" w:hAnsi="Calibri" w:cs="Calibri"/>
        </w:rPr>
      </w:pPr>
    </w:p>
    <w:p w14:paraId="4BFAAD91" w14:textId="77777777" w:rsidR="00083B6A" w:rsidRPr="00D53804" w:rsidRDefault="00083B6A" w:rsidP="009E1A08">
      <w:pPr>
        <w:rPr>
          <w:rFonts w:ascii="Calibri" w:hAnsi="Calibri" w:cs="Calibri"/>
        </w:rPr>
      </w:pPr>
    </w:p>
    <w:p w14:paraId="6AE17F32" w14:textId="77777777" w:rsidR="00083B6A" w:rsidRPr="00D53804" w:rsidRDefault="00083B6A" w:rsidP="009E1A08">
      <w:pPr>
        <w:rPr>
          <w:rFonts w:ascii="Calibri" w:hAnsi="Calibri" w:cs="Calibri"/>
        </w:rPr>
      </w:pPr>
    </w:p>
    <w:p w14:paraId="67D9941A" w14:textId="77777777" w:rsidR="00083B6A" w:rsidRPr="00D53804" w:rsidRDefault="00083B6A" w:rsidP="009E1A08">
      <w:pPr>
        <w:rPr>
          <w:rFonts w:ascii="Calibri" w:hAnsi="Calibri" w:cs="Calibri"/>
        </w:rPr>
      </w:pPr>
    </w:p>
    <w:p w14:paraId="21139BDD" w14:textId="77777777" w:rsidR="00083B6A" w:rsidRPr="00D53804" w:rsidRDefault="00083B6A" w:rsidP="009E1A08">
      <w:pPr>
        <w:rPr>
          <w:rFonts w:ascii="Calibri" w:hAnsi="Calibri" w:cs="Calibri"/>
        </w:rPr>
      </w:pPr>
    </w:p>
    <w:p w14:paraId="084F2EC7" w14:textId="6C7AC747" w:rsidR="00083B6A" w:rsidRPr="00D53804" w:rsidRDefault="00083B6A" w:rsidP="009E1A08">
      <w:pPr>
        <w:rPr>
          <w:rFonts w:ascii="Calibri" w:hAnsi="Calibri" w:cs="Calibri"/>
        </w:rPr>
      </w:pPr>
    </w:p>
    <w:p w14:paraId="60C23253" w14:textId="3E09C8FA" w:rsidR="00083B6A" w:rsidRPr="00D53804" w:rsidRDefault="00083B6A" w:rsidP="009E1A08">
      <w:pPr>
        <w:rPr>
          <w:rFonts w:ascii="Calibri" w:hAnsi="Calibri" w:cs="Calibri"/>
        </w:rPr>
      </w:pPr>
    </w:p>
    <w:p w14:paraId="15119689" w14:textId="6DE7F6EE" w:rsidR="00083B6A" w:rsidRPr="00D53804" w:rsidRDefault="00083B6A" w:rsidP="009E1A08">
      <w:pPr>
        <w:rPr>
          <w:rFonts w:ascii="Calibri" w:hAnsi="Calibri" w:cs="Calibri"/>
        </w:rPr>
      </w:pPr>
    </w:p>
    <w:p w14:paraId="5EC8CD53" w14:textId="77777777" w:rsidR="00083B6A" w:rsidRPr="00D53804" w:rsidRDefault="00083B6A" w:rsidP="009E1A08">
      <w:pPr>
        <w:rPr>
          <w:rFonts w:ascii="Calibri" w:hAnsi="Calibri" w:cs="Calibri"/>
        </w:rPr>
      </w:pPr>
    </w:p>
    <w:p w14:paraId="5879D4E6" w14:textId="77777777" w:rsidR="00083B6A" w:rsidRPr="00D53804" w:rsidRDefault="00083B6A" w:rsidP="009E1A08">
      <w:pPr>
        <w:rPr>
          <w:rFonts w:ascii="Calibri" w:hAnsi="Calibri" w:cs="Calibri"/>
        </w:rPr>
      </w:pPr>
    </w:p>
    <w:p w14:paraId="54E95D09" w14:textId="4C383289" w:rsidR="00083B6A" w:rsidRPr="00D53804" w:rsidRDefault="00083B6A" w:rsidP="009E1A08">
      <w:pPr>
        <w:rPr>
          <w:rFonts w:ascii="Calibri" w:hAnsi="Calibri" w:cs="Calibri"/>
        </w:rPr>
      </w:pPr>
    </w:p>
    <w:p w14:paraId="17A3082D" w14:textId="7524A86F" w:rsidR="00083B6A" w:rsidRPr="00D53804" w:rsidRDefault="00083B6A" w:rsidP="009E1A08">
      <w:pPr>
        <w:rPr>
          <w:rFonts w:ascii="Calibri" w:hAnsi="Calibri" w:cs="Calibri"/>
        </w:rPr>
      </w:pPr>
    </w:p>
    <w:p w14:paraId="647D5B05" w14:textId="78A67748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241DED28">
          <v:shape id="_x0000_s4941" type="#_x0000_t202" style="position:absolute;margin-left:16.55pt;margin-top:8.25pt;width:83.2pt;height:27.6pt;z-index:251656192" stroked="f">
            <v:textbox style="mso-next-textbox:#_x0000_s4941">
              <w:txbxContent>
                <w:p w14:paraId="3D7BA64F" w14:textId="77777777" w:rsidR="001B0904" w:rsidRPr="00C510A8" w:rsidRDefault="001B0904" w:rsidP="001B0904">
                  <w:pPr>
                    <w:jc w:val="center"/>
                    <w:rPr>
                      <w:i/>
                      <w:iCs/>
                    </w:rPr>
                  </w:pPr>
                  <w:r w:rsidRPr="00C510A8">
                    <w:rPr>
                      <w:rFonts w:ascii="Calibri" w:hAnsi="Calibri" w:cs="Calibri"/>
                      <w:i/>
                      <w:iCs/>
                    </w:rPr>
                    <w:t>Echelle 1/50</w:t>
                  </w:r>
                </w:p>
              </w:txbxContent>
            </v:textbox>
          </v:shape>
        </w:pict>
      </w:r>
    </w:p>
    <w:p w14:paraId="3819C341" w14:textId="675287AC" w:rsidR="00083B6A" w:rsidRPr="00D53804" w:rsidRDefault="00083B6A" w:rsidP="009E1A08">
      <w:pPr>
        <w:rPr>
          <w:rFonts w:ascii="Calibri" w:hAnsi="Calibri" w:cs="Calibri"/>
        </w:rPr>
      </w:pPr>
    </w:p>
    <w:p w14:paraId="4F6478CB" w14:textId="036ABD59" w:rsidR="00083B6A" w:rsidRPr="00D53804" w:rsidRDefault="00083B6A" w:rsidP="009E1A08">
      <w:pPr>
        <w:rPr>
          <w:rFonts w:ascii="Calibri" w:hAnsi="Calibri" w:cs="Calibri"/>
        </w:rPr>
      </w:pPr>
    </w:p>
    <w:p w14:paraId="5C7AD7F7" w14:textId="2AC8758E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D6C82EE">
          <v:group id="_x0000_s5158" style="position:absolute;margin-left:297.8pt;margin-top:5.85pt;width:58.1pt;height:15.45pt;z-index:251667456" coordorigin="6523,11420" coordsize="1162,309">
            <v:shape id="_x0000_s5153" type="#_x0000_t202" style="position:absolute;left:6650;top:11420;width:761;height:177" stroked="f">
              <v:textbox style="mso-next-textbox:#_x0000_s5153">
                <w:txbxContent>
                  <w:p w14:paraId="28765BE3" w14:textId="77777777" w:rsidR="00451926" w:rsidRDefault="00451926" w:rsidP="00451926"/>
                </w:txbxContent>
              </v:textbox>
            </v:shape>
            <v:shape id="_x0000_s5150" type="#_x0000_t202" style="position:absolute;left:6523;top:11597;width:370;height:114" fillcolor="black">
              <v:textbox style="mso-next-textbox:#_x0000_s5150">
                <w:txbxContent>
                  <w:p w14:paraId="3B5509B3" w14:textId="77777777" w:rsidR="00116C03" w:rsidRDefault="00116C03"/>
                </w:txbxContent>
              </v:textbox>
            </v:shape>
            <v:shape id="_x0000_s5157" type="#_x0000_t202" style="position:absolute;left:6924;top:11552;width:761;height:177" stroked="f">
              <v:textbox style="mso-next-textbox:#_x0000_s5157">
                <w:txbxContent>
                  <w:p w14:paraId="213AA4F3" w14:textId="77777777" w:rsidR="00451926" w:rsidRDefault="00451926" w:rsidP="00451926"/>
                </w:txbxContent>
              </v:textbox>
            </v:shape>
          </v:group>
        </w:pict>
      </w:r>
      <w:r>
        <w:rPr>
          <w:rFonts w:ascii="Calibri" w:hAnsi="Calibri" w:cs="Calibri"/>
          <w:noProof/>
        </w:rPr>
        <w:pict w14:anchorId="5CAC3B42">
          <v:shape id="_x0000_s5147" type="#_x0000_t202" style="position:absolute;margin-left:295.6pt;margin-top:6pt;width:40pt;height:10.35pt;z-index:251665408" stroked="f">
            <v:textbox style="mso-next-textbox:#_x0000_s5147">
              <w:txbxContent>
                <w:p w14:paraId="566A4CBC" w14:textId="77777777" w:rsidR="00116C03" w:rsidRDefault="00116C03"/>
              </w:txbxContent>
            </v:textbox>
          </v:shape>
        </w:pict>
      </w:r>
    </w:p>
    <w:p w14:paraId="6FBBFEDC" w14:textId="186FE688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4E606FAD">
          <v:shape id="_x0000_s5178" type="#_x0000_t202" style="position:absolute;margin-left:275.4pt;margin-top:11.8pt;width:61.5pt;height:16.55pt;z-index:251670528" stroked="f">
            <v:textbox style="mso-next-textbox:#_x0000_s5178">
              <w:txbxContent>
                <w:p w14:paraId="7B3A855C" w14:textId="77777777" w:rsidR="00360BC3" w:rsidRPr="001D1F61" w:rsidRDefault="00360BC3" w:rsidP="00360BC3">
                  <w:pPr>
                    <w:jc w:val="center"/>
                    <w:rPr>
                      <w:sz w:val="16"/>
                      <w:szCs w:val="16"/>
                    </w:rPr>
                  </w:pPr>
                  <w:r w:rsidRPr="001D1F61">
                    <w:rPr>
                      <w:sz w:val="16"/>
                      <w:szCs w:val="16"/>
                    </w:rPr>
                    <w:t>Téléphone</w:t>
                  </w:r>
                </w:p>
              </w:txbxContent>
            </v:textbox>
          </v:shape>
        </w:pict>
      </w:r>
    </w:p>
    <w:p w14:paraId="1A2D3FDA" w14:textId="699A332C" w:rsidR="00083B6A" w:rsidRPr="00D53804" w:rsidRDefault="00083B6A" w:rsidP="009E1A08">
      <w:pPr>
        <w:rPr>
          <w:rFonts w:ascii="Calibri" w:hAnsi="Calibri" w:cs="Calibri"/>
        </w:rPr>
      </w:pPr>
    </w:p>
    <w:p w14:paraId="54F74079" w14:textId="1611643B" w:rsidR="00083B6A" w:rsidRPr="00D53804" w:rsidRDefault="00083B6A" w:rsidP="009E1A08">
      <w:pPr>
        <w:rPr>
          <w:rFonts w:ascii="Calibri" w:hAnsi="Calibri" w:cs="Calibri"/>
        </w:rPr>
      </w:pPr>
    </w:p>
    <w:p w14:paraId="2C71373A" w14:textId="5B4634D7" w:rsidR="005342AF" w:rsidRPr="00D53804" w:rsidRDefault="00C510A8" w:rsidP="00E21D19">
      <w:pPr>
        <w:numPr>
          <w:ilvl w:val="0"/>
          <w:numId w:val="37"/>
        </w:numPr>
        <w:rPr>
          <w:rFonts w:ascii="Calibri" w:hAnsi="Calibri" w:cs="Calibri"/>
        </w:rPr>
      </w:pPr>
      <w:r w:rsidRPr="00D53804">
        <w:rPr>
          <w:rFonts w:ascii="Calibri" w:hAnsi="Calibri" w:cs="Calibri"/>
        </w:rPr>
        <w:t xml:space="preserve">La lampe torche permet-elle d’éclairer </w:t>
      </w:r>
      <w:r w:rsidR="00A971AC">
        <w:rPr>
          <w:rFonts w:ascii="Calibri" w:hAnsi="Calibri" w:cs="Calibri"/>
        </w:rPr>
        <w:t>le téléphone</w:t>
      </w:r>
      <w:r w:rsidRPr="00D53804">
        <w:rPr>
          <w:rFonts w:ascii="Calibri" w:hAnsi="Calibri" w:cs="Calibri"/>
        </w:rPr>
        <w:t xml:space="preserve"> au fond de la piscine ?</w:t>
      </w:r>
    </w:p>
    <w:p w14:paraId="264EE0B8" w14:textId="77777777" w:rsidR="00083B6A" w:rsidRPr="00D53804" w:rsidRDefault="00083B6A" w:rsidP="009E1A08">
      <w:pPr>
        <w:rPr>
          <w:rFonts w:ascii="Calibri" w:hAnsi="Calibri" w:cs="Calibri"/>
        </w:rPr>
      </w:pPr>
    </w:p>
    <w:p w14:paraId="0AA21352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06CBE564" w14:textId="77777777" w:rsidR="00B668B6" w:rsidRPr="00B668B6" w:rsidRDefault="00B668B6" w:rsidP="00B668B6">
      <w:pPr>
        <w:rPr>
          <w:rFonts w:ascii="Calibri" w:hAnsi="Calibri" w:cs="Calibri"/>
        </w:rPr>
      </w:pPr>
    </w:p>
    <w:p w14:paraId="572BF46F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4C4D2EA0" w14:textId="77777777" w:rsidR="00B668B6" w:rsidRPr="00B668B6" w:rsidRDefault="00B668B6" w:rsidP="00B668B6">
      <w:pPr>
        <w:rPr>
          <w:rFonts w:ascii="Calibri" w:hAnsi="Calibri" w:cs="Calibri"/>
        </w:rPr>
      </w:pPr>
    </w:p>
    <w:p w14:paraId="480283F8" w14:textId="77777777" w:rsidR="00B668B6" w:rsidRPr="00B668B6" w:rsidRDefault="00B668B6" w:rsidP="00B668B6">
      <w:pPr>
        <w:rPr>
          <w:rFonts w:ascii="Calibri" w:hAnsi="Calibri" w:cs="Calibri"/>
        </w:rPr>
      </w:pPr>
      <w:r w:rsidRPr="00B668B6">
        <w:rPr>
          <w:rFonts w:ascii="Calibri" w:hAnsi="Calibri" w:cs="Calibri"/>
        </w:rPr>
        <w:t>……………………………………...................................................……………………………………………………………………….</w:t>
      </w:r>
    </w:p>
    <w:p w14:paraId="3B0FAA37" w14:textId="77777777" w:rsidR="00083B6A" w:rsidRPr="00D53804" w:rsidRDefault="00083B6A" w:rsidP="009E1A08">
      <w:pPr>
        <w:rPr>
          <w:rFonts w:ascii="Calibri" w:hAnsi="Calibri" w:cs="Calibri"/>
        </w:rPr>
      </w:pPr>
    </w:p>
    <w:p w14:paraId="6301E2BC" w14:textId="77777777" w:rsidR="00083B6A" w:rsidRPr="00D53804" w:rsidRDefault="00083B6A" w:rsidP="009E1A08">
      <w:pPr>
        <w:rPr>
          <w:rFonts w:ascii="Calibri" w:hAnsi="Calibri" w:cs="Calibri"/>
        </w:rPr>
      </w:pPr>
    </w:p>
    <w:p w14:paraId="5A642F92" w14:textId="30C8808E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17B2218">
          <v:group id="_x0000_s4938" style="position:absolute;margin-left:5.35pt;margin-top:11.25pt;width:486.95pt;height:40.5pt;z-index:251655168" coordorigin="1105,11670" coordsize="9739,810">
            <v:shape id="_x0000_s4939" type="#_x0000_t202" style="position:absolute;left:2041;top:11846;width:8803;height:563" stroked="f">
              <v:textbox style="mso-next-textbox:#_x0000_s4939">
                <w:txbxContent>
                  <w:p w14:paraId="5458F561" w14:textId="5C78939B" w:rsidR="00C510A8" w:rsidRPr="00F27796" w:rsidRDefault="00C510A8" w:rsidP="00C510A8">
                    <w:pPr>
                      <w:rPr>
                        <w:b/>
                      </w:rPr>
                    </w:pPr>
                    <w:r w:rsidRPr="00F27796">
                      <w:rPr>
                        <w:b/>
                      </w:rPr>
                      <w:t>R</w:t>
                    </w:r>
                    <w:r w:rsidR="00D75F97">
                      <w:rPr>
                        <w:b/>
                      </w:rPr>
                      <w:t xml:space="preserve">anger le poste de travail </w:t>
                    </w:r>
                    <w:r w:rsidR="00203827">
                      <w:rPr>
                        <w:b/>
                      </w:rPr>
                      <w:t>et remettre</w:t>
                    </w:r>
                    <w:r w:rsidRPr="00F27796">
                      <w:rPr>
                        <w:b/>
                      </w:rPr>
                      <w:t xml:space="preserve"> votre copie et remettre à l’examinateur </w:t>
                    </w:r>
                  </w:p>
                </w:txbxContent>
              </v:textbox>
            </v:shape>
            <v:shape id="_x0000_s4940" type="#_x0000_t75" style="position:absolute;left:1105;top:11670;width:765;height:810;mso-wrap-distance-left:7.1pt;mso-wrap-distance-right:14.2pt;mso-position-horizontal-relative:margin" o:allowincell="f" fillcolor="window">
              <v:imagedata r:id="rId11" o:title=""/>
            </v:shape>
          </v:group>
        </w:pict>
      </w:r>
    </w:p>
    <w:p w14:paraId="770BEEE0" w14:textId="2E4DCB45" w:rsidR="001A399A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F21A29">
          <v:shape id="_x0000_s4955" type="#_x0000_t202" style="position:absolute;margin-left:486pt;margin-top:14.85pt;width:29.95pt;height:18.45pt;z-index:251659264" stroked="f">
            <v:textbox style="mso-next-textbox:#_x0000_s4955">
              <w:txbxContent>
                <w:p w14:paraId="19BAB692" w14:textId="725C788F" w:rsidR="00514A2C" w:rsidRPr="002974B3" w:rsidRDefault="00514A2C" w:rsidP="00514A2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4/5</w:t>
                  </w:r>
                </w:p>
              </w:txbxContent>
            </v:textbox>
          </v:shape>
        </w:pict>
      </w:r>
    </w:p>
    <w:p w14:paraId="3E488345" w14:textId="77777777" w:rsidR="001A399A" w:rsidRDefault="001A399A" w:rsidP="009E1A08">
      <w:pPr>
        <w:rPr>
          <w:rFonts w:ascii="Calibri" w:hAnsi="Calibri" w:cs="Calibri"/>
        </w:rPr>
      </w:pPr>
    </w:p>
    <w:tbl>
      <w:tblPr>
        <w:tblW w:w="10206" w:type="dxa"/>
        <w:tblInd w:w="56" w:type="dxa"/>
        <w:tblCellMar>
          <w:top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032"/>
        <w:gridCol w:w="3174"/>
      </w:tblGrid>
      <w:tr w:rsidR="003924A5" w14:paraId="3B491795" w14:textId="77777777" w:rsidTr="003924A5">
        <w:trPr>
          <w:trHeight w:val="736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14:paraId="22642D10" w14:textId="77777777" w:rsidR="001A399A" w:rsidRPr="003924A5" w:rsidRDefault="001A399A" w:rsidP="003924A5">
            <w:pPr>
              <w:spacing w:after="96"/>
              <w:ind w:left="5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Arial" w:eastAsia="Arial" w:hAnsi="Arial" w:cs="Arial"/>
                <w:b/>
                <w:szCs w:val="22"/>
              </w:rPr>
              <w:lastRenderedPageBreak/>
              <w:t xml:space="preserve">Mathématiques et physique-chimie au CAP </w:t>
            </w:r>
          </w:p>
          <w:p w14:paraId="78219474" w14:textId="77777777" w:rsidR="001A399A" w:rsidRPr="003924A5" w:rsidRDefault="001A399A" w:rsidP="003924A5">
            <w:pPr>
              <w:ind w:left="1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Arial" w:eastAsia="Arial" w:hAnsi="Arial" w:cs="Arial"/>
                <w:b/>
                <w:szCs w:val="22"/>
              </w:rPr>
              <w:t>Évaluation en contrôle en cours de formation (CCF) et en mode ponctuel</w:t>
            </w:r>
            <w:r w:rsidRPr="003924A5">
              <w:rPr>
                <w:rFonts w:ascii="Arial" w:eastAsia="Arial" w:hAnsi="Arial" w:cs="Arial"/>
                <w:b/>
                <w:color w:val="3229A7"/>
                <w:sz w:val="32"/>
                <w:szCs w:val="22"/>
              </w:rPr>
              <w:t xml:space="preserve"> </w:t>
            </w:r>
          </w:p>
        </w:tc>
      </w:tr>
      <w:tr w:rsidR="003924A5" w14:paraId="31EAD74E" w14:textId="77777777" w:rsidTr="003924A5">
        <w:trPr>
          <w:trHeight w:val="521"/>
        </w:trPr>
        <w:tc>
          <w:tcPr>
            <w:tcW w:w="70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1A8944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NOM et  Prénom : 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10E33F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Séquence d’évaluation n° </w:t>
            </w:r>
          </w:p>
        </w:tc>
      </w:tr>
      <w:tr w:rsidR="003924A5" w14:paraId="132A1A6D" w14:textId="77777777" w:rsidTr="003924A5">
        <w:trPr>
          <w:trHeight w:val="52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52A900" w14:textId="6C57BB9A" w:rsidR="001A399A" w:rsidRPr="003924A5" w:rsidRDefault="001A399A" w:rsidP="003924A5">
            <w:pPr>
              <w:jc w:val="center"/>
              <w:rPr>
                <w:rFonts w:ascii="Calibri" w:hAnsi="Calibri" w:cs="Calibri"/>
                <w:b/>
                <w:caps/>
              </w:rPr>
            </w:pPr>
            <w:r w:rsidRPr="003924A5">
              <w:rPr>
                <w:rFonts w:ascii="Calibri" w:hAnsi="Calibri" w:cs="Calibri"/>
                <w:b/>
                <w:caps/>
              </w:rPr>
              <w:t>PORTABLE PERDU AU FOND DE LA PISCINE</w:t>
            </w:r>
          </w:p>
        </w:tc>
      </w:tr>
    </w:tbl>
    <w:p w14:paraId="1144F6BD" w14:textId="48310CFF" w:rsidR="001A399A" w:rsidRDefault="001A399A" w:rsidP="009E1A08">
      <w:pPr>
        <w:rPr>
          <w:rFonts w:ascii="Calibri" w:hAnsi="Calibri" w:cs="Calibri"/>
        </w:rPr>
      </w:pPr>
    </w:p>
    <w:p w14:paraId="694AB76A" w14:textId="77A565AC" w:rsidR="001A399A" w:rsidRPr="001A399A" w:rsidRDefault="001A399A" w:rsidP="001A399A">
      <w:pPr>
        <w:numPr>
          <w:ilvl w:val="0"/>
          <w:numId w:val="48"/>
        </w:numPr>
        <w:spacing w:line="259" w:lineRule="auto"/>
        <w:ind w:hanging="285"/>
      </w:pPr>
      <w:r>
        <w:rPr>
          <w:rFonts w:ascii="Arial" w:eastAsia="Arial" w:hAnsi="Arial" w:cs="Arial"/>
          <w:b/>
          <w:sz w:val="28"/>
        </w:rPr>
        <w:t xml:space="preserve">Liste des capacités et connaissances évaluées </w:t>
      </w:r>
    </w:p>
    <w:p w14:paraId="1F3A664E" w14:textId="77777777" w:rsidR="001A399A" w:rsidRDefault="001A399A" w:rsidP="001A399A">
      <w:pPr>
        <w:spacing w:line="259" w:lineRule="auto"/>
        <w:ind w:left="285"/>
      </w:pPr>
    </w:p>
    <w:tbl>
      <w:tblPr>
        <w:tblW w:w="10206" w:type="dxa"/>
        <w:tblInd w:w="56" w:type="dxa"/>
        <w:tblCellMar>
          <w:top w:w="82" w:type="dxa"/>
          <w:right w:w="115" w:type="dxa"/>
        </w:tblCellMar>
        <w:tblLook w:val="04A0" w:firstRow="1" w:lastRow="0" w:firstColumn="1" w:lastColumn="0" w:noHBand="0" w:noVBand="1"/>
      </w:tblPr>
      <w:tblGrid>
        <w:gridCol w:w="2356"/>
        <w:gridCol w:w="7850"/>
      </w:tblGrid>
      <w:tr w:rsidR="003924A5" w14:paraId="3F3FB0B7" w14:textId="77777777" w:rsidTr="003924A5">
        <w:trPr>
          <w:trHeight w:val="346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384D1" w14:textId="77777777" w:rsidR="001A399A" w:rsidRPr="003924A5" w:rsidRDefault="001A399A" w:rsidP="003924A5">
            <w:pPr>
              <w:ind w:left="6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Capacités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4B2216" w14:textId="77777777" w:rsidR="001A399A" w:rsidRPr="003924A5" w:rsidRDefault="001A399A" w:rsidP="00644B7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3924A5">
              <w:rPr>
                <w:rFonts w:ascii="Calibri" w:hAnsi="Calibri" w:cs="Calibri"/>
                <w:sz w:val="22"/>
                <w:szCs w:val="22"/>
              </w:rPr>
              <w:t>Mettre en évidence expérimentalement le phénomène de réfraction de la lumière.</w:t>
            </w:r>
          </w:p>
          <w:p w14:paraId="3F678FDE" w14:textId="77777777" w:rsidR="001A399A" w:rsidRPr="003924A5" w:rsidRDefault="001A399A" w:rsidP="00644B7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3924A5">
              <w:rPr>
                <w:rFonts w:ascii="Calibri" w:hAnsi="Calibri" w:cs="Calibri"/>
                <w:sz w:val="22"/>
                <w:szCs w:val="22"/>
              </w:rPr>
              <w:t>Mesurer un angle d’incidence et un angle de réfraction.</w:t>
            </w:r>
          </w:p>
          <w:p w14:paraId="03070461" w14:textId="77777777" w:rsidR="001A399A" w:rsidRPr="003924A5" w:rsidRDefault="001A399A" w:rsidP="00644B7A">
            <w:pPr>
              <w:pStyle w:val="Default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3924A5">
              <w:rPr>
                <w:rFonts w:ascii="Calibri" w:hAnsi="Calibri" w:cs="Calibri"/>
                <w:sz w:val="22"/>
                <w:szCs w:val="22"/>
              </w:rPr>
              <w:t>Relier qualitativement l’angle de réfraction à l’indice de réfraction d’un milieu transparent.</w:t>
            </w:r>
          </w:p>
        </w:tc>
      </w:tr>
      <w:tr w:rsidR="003924A5" w14:paraId="3C3E319C" w14:textId="77777777" w:rsidTr="003924A5">
        <w:trPr>
          <w:trHeight w:val="344"/>
        </w:trPr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6B2E29" w14:textId="77777777" w:rsidR="001A399A" w:rsidRPr="003924A5" w:rsidRDefault="001A399A" w:rsidP="003924A5">
            <w:pPr>
              <w:ind w:left="8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Connaissances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D67E8F" w14:textId="77777777" w:rsidR="001A399A" w:rsidRPr="003924A5" w:rsidRDefault="001A399A" w:rsidP="003924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924A5">
              <w:rPr>
                <w:rFonts w:ascii="Calibri" w:hAnsi="Calibri" w:cs="Calibri"/>
                <w:sz w:val="22"/>
                <w:szCs w:val="22"/>
              </w:rPr>
              <w:t xml:space="preserve">Savoir tracer un rayon incident, un rayon réfléchi et un rayon réfracté. </w:t>
            </w:r>
          </w:p>
          <w:p w14:paraId="12C21F79" w14:textId="77777777" w:rsidR="001A399A" w:rsidRPr="003924A5" w:rsidRDefault="001A399A" w:rsidP="003924A5">
            <w:pPr>
              <w:pStyle w:val="Default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924A5">
              <w:rPr>
                <w:rFonts w:ascii="Calibri" w:hAnsi="Calibri" w:cs="Calibri"/>
                <w:sz w:val="22"/>
                <w:szCs w:val="22"/>
              </w:rPr>
              <w:t xml:space="preserve">Savoir que la valeur de l’angle de réfraction dépend de l’indice du milieu. </w:t>
            </w:r>
          </w:p>
        </w:tc>
      </w:tr>
    </w:tbl>
    <w:p w14:paraId="1CCC6BA7" w14:textId="74C0F7FA" w:rsidR="001A399A" w:rsidRDefault="001A399A" w:rsidP="009E1A08">
      <w:pPr>
        <w:rPr>
          <w:rFonts w:ascii="Calibri" w:hAnsi="Calibri" w:cs="Calibri"/>
        </w:rPr>
      </w:pPr>
    </w:p>
    <w:p w14:paraId="65CFD794" w14:textId="77777777" w:rsidR="001A399A" w:rsidRDefault="001A399A" w:rsidP="001A399A">
      <w:pPr>
        <w:numPr>
          <w:ilvl w:val="0"/>
          <w:numId w:val="48"/>
        </w:numPr>
        <w:spacing w:line="259" w:lineRule="auto"/>
        <w:ind w:hanging="285"/>
      </w:pPr>
      <w:r>
        <w:rPr>
          <w:rFonts w:ascii="Arial" w:eastAsia="Arial" w:hAnsi="Arial" w:cs="Arial"/>
          <w:b/>
          <w:sz w:val="28"/>
        </w:rPr>
        <w:t xml:space="preserve">Évaluation </w:t>
      </w:r>
    </w:p>
    <w:p w14:paraId="29F63805" w14:textId="7891CA49" w:rsidR="001A399A" w:rsidRDefault="001A399A" w:rsidP="009E1A08">
      <w:pPr>
        <w:rPr>
          <w:rFonts w:ascii="Calibri" w:hAnsi="Calibri" w:cs="Calibri"/>
        </w:rPr>
      </w:pPr>
    </w:p>
    <w:tbl>
      <w:tblPr>
        <w:tblW w:w="10206" w:type="dxa"/>
        <w:tblInd w:w="56" w:type="dxa"/>
        <w:tblCellMar>
          <w:top w:w="43" w:type="dxa"/>
          <w:left w:w="109" w:type="dxa"/>
          <w:right w:w="63" w:type="dxa"/>
        </w:tblCellMar>
        <w:tblLook w:val="04A0" w:firstRow="1" w:lastRow="0" w:firstColumn="1" w:lastColumn="0" w:noHBand="0" w:noVBand="1"/>
      </w:tblPr>
      <w:tblGrid>
        <w:gridCol w:w="1597"/>
        <w:gridCol w:w="5683"/>
        <w:gridCol w:w="1146"/>
        <w:gridCol w:w="1780"/>
      </w:tblGrid>
      <w:tr w:rsidR="003924A5" w14:paraId="12B7B805" w14:textId="77777777" w:rsidTr="003924A5">
        <w:trPr>
          <w:trHeight w:val="811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8A452" w14:textId="77777777" w:rsidR="001A399A" w:rsidRPr="003924A5" w:rsidRDefault="001A399A" w:rsidP="003924A5">
            <w:pPr>
              <w:ind w:left="71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Compétences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E4BB14" w14:textId="77777777" w:rsidR="001A399A" w:rsidRPr="003924A5" w:rsidRDefault="001A399A" w:rsidP="003924A5">
            <w:pPr>
              <w:ind w:right="46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Capacités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E9B4D9" w14:textId="77777777" w:rsidR="001A399A" w:rsidRPr="003924A5" w:rsidRDefault="001A399A" w:rsidP="003924A5">
            <w:pPr>
              <w:ind w:left="3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Questions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BC6B8" w14:textId="77777777" w:rsidR="001A399A" w:rsidRPr="003924A5" w:rsidRDefault="001A399A" w:rsidP="003924A5">
            <w:pPr>
              <w:spacing w:line="241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Appréciation du niveau </w:t>
            </w:r>
          </w:p>
          <w:p w14:paraId="29934B2D" w14:textId="77777777" w:rsidR="001A399A" w:rsidRPr="003924A5" w:rsidRDefault="001A399A" w:rsidP="003924A5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>d’acquisition</w:t>
            </w:r>
            <w:r w:rsidRPr="003924A5">
              <w:rPr>
                <w:rFonts w:ascii="Calibri" w:hAnsi="Calibri"/>
                <w:sz w:val="20"/>
                <w:szCs w:val="22"/>
                <w:vertAlign w:val="superscript"/>
              </w:rPr>
              <w:footnoteReference w:id="1"/>
            </w: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</w:tc>
      </w:tr>
      <w:tr w:rsidR="003924A5" w14:paraId="6CF3A455" w14:textId="77777777" w:rsidTr="003924A5">
        <w:trPr>
          <w:trHeight w:val="1026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B53E9" w14:textId="77777777" w:rsidR="001A399A" w:rsidRPr="003924A5" w:rsidRDefault="001A399A" w:rsidP="003924A5">
            <w:pPr>
              <w:ind w:right="47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S’approprier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6EDF0D" w14:textId="77777777" w:rsidR="001A399A" w:rsidRPr="003924A5" w:rsidRDefault="001A399A" w:rsidP="003924A5">
            <w:pPr>
              <w:spacing w:after="60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Rechercher, extraire et organiser l’information. </w:t>
            </w:r>
          </w:p>
          <w:p w14:paraId="146F9B31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Traduire des informations, des codages.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15363" w14:textId="77777777" w:rsidR="001A399A" w:rsidRPr="003924A5" w:rsidRDefault="001A399A" w:rsidP="003924A5">
            <w:pPr>
              <w:spacing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A2</w:t>
            </w:r>
          </w:p>
          <w:p w14:paraId="0008B35E" w14:textId="77777777" w:rsidR="001A399A" w:rsidRPr="003924A5" w:rsidRDefault="001A399A" w:rsidP="003924A5">
            <w:pPr>
              <w:spacing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B1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5CBAD" w14:textId="77777777" w:rsidR="001A399A" w:rsidRPr="003924A5" w:rsidRDefault="001A399A" w:rsidP="003924A5">
            <w:pPr>
              <w:ind w:right="6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3924A5" w14:paraId="2D635927" w14:textId="77777777" w:rsidTr="003924A5">
        <w:trPr>
          <w:trHeight w:val="1026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43B5A" w14:textId="77777777" w:rsidR="001A399A" w:rsidRPr="003924A5" w:rsidRDefault="001A399A" w:rsidP="003924A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Analyser Raisonner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95C9E2" w14:textId="77777777" w:rsidR="001A399A" w:rsidRPr="003924A5" w:rsidRDefault="001A399A" w:rsidP="003924A5">
            <w:pPr>
              <w:spacing w:after="60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Émettre des conjectures, formuler des hypothèses. </w:t>
            </w:r>
          </w:p>
          <w:p w14:paraId="526EA2F1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Choisir une méthode de résolution ou un protocole.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6DC818" w14:textId="77777777" w:rsidR="001A399A" w:rsidRPr="003924A5" w:rsidRDefault="001A399A" w:rsidP="003924A5">
            <w:pPr>
              <w:spacing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A</w:t>
            </w:r>
          </w:p>
          <w:p w14:paraId="03A24B0A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color w:val="0000FF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B2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57E1A" w14:textId="77777777" w:rsidR="001A399A" w:rsidRPr="003924A5" w:rsidRDefault="001A399A" w:rsidP="003924A5">
            <w:pPr>
              <w:ind w:left="3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3924A5" w14:paraId="11BB786B" w14:textId="77777777" w:rsidTr="003924A5">
        <w:trPr>
          <w:trHeight w:val="1669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5FFF5D" w14:textId="77777777" w:rsidR="001A399A" w:rsidRPr="003924A5" w:rsidRDefault="001A399A" w:rsidP="003924A5">
            <w:pPr>
              <w:ind w:right="46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Réaliser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D47698" w14:textId="77777777" w:rsidR="001A399A" w:rsidRPr="003924A5" w:rsidRDefault="001A399A" w:rsidP="003924A5">
            <w:pPr>
              <w:spacing w:after="42" w:line="276" w:lineRule="auto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Mettre en œuvre une méthode de résolution, des algorithmes ou un protocole expérimental en respectant les règles de sécurité. </w:t>
            </w:r>
          </w:p>
          <w:p w14:paraId="29D65699" w14:textId="77777777" w:rsidR="001A399A" w:rsidRPr="003924A5" w:rsidRDefault="001A399A" w:rsidP="003924A5">
            <w:pPr>
              <w:spacing w:after="58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Utiliser un modèle, représenter, calculer. </w:t>
            </w:r>
          </w:p>
          <w:p w14:paraId="1EC4F9F6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Expérimenter, utiliser une simulation.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B605B2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B1</w:t>
            </w:r>
          </w:p>
          <w:p w14:paraId="33054166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B3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AC7AF" w14:textId="77777777" w:rsidR="001A399A" w:rsidRPr="003924A5" w:rsidRDefault="001A399A" w:rsidP="003924A5">
            <w:pPr>
              <w:ind w:left="3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3924A5" w14:paraId="03DD669A" w14:textId="77777777" w:rsidTr="003924A5">
        <w:trPr>
          <w:trHeight w:val="1320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074D74" w14:textId="77777777" w:rsidR="001A399A" w:rsidRPr="003924A5" w:rsidRDefault="001A399A" w:rsidP="003924A5">
            <w:pPr>
              <w:ind w:right="47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Valider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3337E8" w14:textId="77777777" w:rsidR="001A399A" w:rsidRPr="003924A5" w:rsidRDefault="001A399A" w:rsidP="003924A5">
            <w:pPr>
              <w:spacing w:after="60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Commenter un résultat de façon critique et argumentée,  </w:t>
            </w:r>
          </w:p>
          <w:p w14:paraId="2EF46DD0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Contrôler la vraisemblance d’une conjecture, de la valeur d’une mesure. Valider une hypothèse, mener un raisonnement logique et établir une conclusion.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596AE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A</w:t>
            </w:r>
          </w:p>
          <w:p w14:paraId="2712946A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B4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D45C16" w14:textId="77777777" w:rsidR="001A399A" w:rsidRPr="003924A5" w:rsidRDefault="001A399A" w:rsidP="003924A5">
            <w:pPr>
              <w:ind w:left="3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3924A5" w14:paraId="64491E3F" w14:textId="77777777" w:rsidTr="003924A5">
        <w:trPr>
          <w:trHeight w:val="1028"/>
        </w:trPr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B5D4AC" w14:textId="77777777" w:rsidR="001A399A" w:rsidRPr="003924A5" w:rsidRDefault="001A399A" w:rsidP="003924A5">
            <w:pPr>
              <w:ind w:left="36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Communiquer </w:t>
            </w:r>
          </w:p>
        </w:tc>
        <w:tc>
          <w:tcPr>
            <w:tcW w:w="568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ACA333" w14:textId="77777777" w:rsidR="001A399A" w:rsidRPr="003924A5" w:rsidRDefault="001A399A" w:rsidP="003924A5">
            <w:pPr>
              <w:spacing w:after="1" w:line="276" w:lineRule="auto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Rendre compte d’un résultat, à l’oral ou à l’écrit en utilisant des outils et un langage approprié. </w:t>
            </w:r>
          </w:p>
          <w:p w14:paraId="42FDB7C4" w14:textId="77777777" w:rsidR="001A399A" w:rsidRPr="003924A5" w:rsidRDefault="001A399A" w:rsidP="00644B7A">
            <w:pPr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Expliquer une démarche. 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FA4AF" w14:textId="77777777" w:rsidR="001A399A" w:rsidRPr="003924A5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A</w:t>
            </w:r>
          </w:p>
          <w:p w14:paraId="3DAA7915" w14:textId="77777777" w:rsidR="001A399A" w:rsidRDefault="001A399A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>B4</w:t>
            </w:r>
          </w:p>
          <w:p w14:paraId="2DDD962E" w14:textId="5EEA9AC3" w:rsidR="0030473C" w:rsidRPr="003924A5" w:rsidRDefault="0030473C" w:rsidP="003924A5">
            <w:pPr>
              <w:spacing w:before="40" w:after="4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B2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D73CED" w14:textId="77777777" w:rsidR="001A399A" w:rsidRPr="003924A5" w:rsidRDefault="001A399A" w:rsidP="003924A5">
            <w:pPr>
              <w:ind w:left="3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3924A5" w14:paraId="1BEBDE13" w14:textId="77777777" w:rsidTr="003924A5">
        <w:trPr>
          <w:trHeight w:val="470"/>
        </w:trPr>
        <w:tc>
          <w:tcPr>
            <w:tcW w:w="728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1A4208" w14:textId="77777777" w:rsidR="001A399A" w:rsidRPr="003924A5" w:rsidRDefault="001A399A" w:rsidP="003924A5">
            <w:pPr>
              <w:ind w:left="690" w:right="2738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E64235E" w14:textId="77777777" w:rsidR="001A399A" w:rsidRPr="003924A5" w:rsidRDefault="001A399A" w:rsidP="003924A5">
            <w:pPr>
              <w:ind w:left="202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ADA8" w14:textId="77777777" w:rsidR="001A399A" w:rsidRPr="003924A5" w:rsidRDefault="001A399A" w:rsidP="003924A5">
            <w:pPr>
              <w:ind w:right="47"/>
              <w:jc w:val="center"/>
              <w:rPr>
                <w:rFonts w:ascii="Calibri" w:hAnsi="Calibri"/>
                <w:sz w:val="22"/>
                <w:szCs w:val="22"/>
              </w:rPr>
            </w:pPr>
            <w:r w:rsidRPr="003924A5">
              <w:rPr>
                <w:rFonts w:ascii="Calibri" w:hAnsi="Calibri"/>
                <w:b/>
                <w:sz w:val="22"/>
                <w:szCs w:val="22"/>
              </w:rPr>
              <w:t xml:space="preserve">Note :     / 8 </w:t>
            </w:r>
          </w:p>
        </w:tc>
      </w:tr>
    </w:tbl>
    <w:p w14:paraId="0C0A3EB8" w14:textId="77777777" w:rsidR="001A399A" w:rsidRDefault="001A399A" w:rsidP="009E1A08">
      <w:pPr>
        <w:rPr>
          <w:rFonts w:ascii="Calibri" w:hAnsi="Calibri" w:cs="Calibri"/>
        </w:rPr>
      </w:pPr>
    </w:p>
    <w:p w14:paraId="71CEA371" w14:textId="1F612415" w:rsidR="001A399A" w:rsidRDefault="001A399A" w:rsidP="009E1A08">
      <w:pPr>
        <w:rPr>
          <w:rFonts w:ascii="Calibri" w:hAnsi="Calibri" w:cs="Calibri"/>
        </w:rPr>
      </w:pPr>
    </w:p>
    <w:p w14:paraId="6CB2012F" w14:textId="03E453D3" w:rsidR="001A399A" w:rsidRDefault="001A399A" w:rsidP="009E1A08">
      <w:pPr>
        <w:rPr>
          <w:rFonts w:ascii="Calibri" w:hAnsi="Calibri" w:cs="Calibri"/>
        </w:rPr>
      </w:pPr>
    </w:p>
    <w:p w14:paraId="697080EB" w14:textId="1C0EAB36" w:rsidR="001A399A" w:rsidRDefault="001A399A" w:rsidP="009E1A08">
      <w:pPr>
        <w:rPr>
          <w:rFonts w:ascii="Calibri" w:hAnsi="Calibri" w:cs="Calibri"/>
        </w:rPr>
      </w:pPr>
    </w:p>
    <w:p w14:paraId="1D2B9B90" w14:textId="52B80E82" w:rsidR="00083B6A" w:rsidRPr="00D53804" w:rsidRDefault="00FF28BF" w:rsidP="009E1A08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5EF21A29">
          <v:shape id="_x0000_s5202" type="#_x0000_t202" style="position:absolute;margin-left:498pt;margin-top:35.2pt;width:29.95pt;height:18.45pt;z-index:251672576" stroked="f">
            <v:textbox style="mso-next-textbox:#_x0000_s5202">
              <w:txbxContent>
                <w:p w14:paraId="0ABAEC0A" w14:textId="0BED554C" w:rsidR="00F335C7" w:rsidRPr="002974B3" w:rsidRDefault="00F335C7" w:rsidP="00F335C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5/5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 w14:anchorId="3CFF41A3">
          <v:group id="GD_PG$Rectangle 2321$Group 2319" o:spid="_x0000_s4367" style="position:absolute;margin-left:140.15pt;margin-top:8.1pt;width:4.05pt;height:4.05pt;z-index:251642880" coordorigin="3370,10664" coordsize="81,81">
            <v:shape id="_x0000_s4365" style="position:absolute;left:3370;top:10664;width:81;height:81;visibility:visible" coordsize="81,81" path="m,l80,80e" filled="f" strokecolor="#e1e1e1">
              <v:path arrowok="t"/>
            </v:shape>
            <v:shape id="_x0000_s4366" style="position:absolute;left:3370;top:10664;width:81;height:81;visibility:visible" coordsize="81,81" path="m,80l80,e" filled="f" strokecolor="#e1e1e1">
              <v:path arrowok="t"/>
            </v:shape>
          </v:group>
        </w:pict>
      </w:r>
    </w:p>
    <w:sectPr w:rsidR="00083B6A" w:rsidRPr="00D53804" w:rsidSect="00783142">
      <w:pgSz w:w="11906" w:h="16838" w:code="9"/>
      <w:pgMar w:top="567" w:right="567" w:bottom="663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E9015" w14:textId="77777777" w:rsidR="004A4824" w:rsidRDefault="004A4824" w:rsidP="00575A2E">
      <w:r>
        <w:separator/>
      </w:r>
    </w:p>
  </w:endnote>
  <w:endnote w:type="continuationSeparator" w:id="0">
    <w:p w14:paraId="36E9614E" w14:textId="77777777" w:rsidR="004A4824" w:rsidRDefault="004A4824" w:rsidP="0057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3C6A7" w14:textId="77777777" w:rsidR="004A4824" w:rsidRDefault="004A4824" w:rsidP="00575A2E">
      <w:r>
        <w:separator/>
      </w:r>
    </w:p>
  </w:footnote>
  <w:footnote w:type="continuationSeparator" w:id="0">
    <w:p w14:paraId="120DA57D" w14:textId="77777777" w:rsidR="004A4824" w:rsidRDefault="004A4824" w:rsidP="00575A2E">
      <w:r>
        <w:continuationSeparator/>
      </w:r>
    </w:p>
  </w:footnote>
  <w:footnote w:id="1">
    <w:p w14:paraId="42B342CA" w14:textId="77777777" w:rsidR="001A399A" w:rsidRDefault="001A399A" w:rsidP="001A399A">
      <w:pPr>
        <w:pStyle w:val="footnotedescription"/>
      </w:pPr>
      <w:r>
        <w:rPr>
          <w:rStyle w:val="footnotemark"/>
        </w:rPr>
        <w:footnoteRef/>
      </w:r>
      <w:r>
        <w:t xml:space="preserve"> Le professeur peut utiliser toute forme d’annotation lui permettant d’évaluer l’élève (le candidat) par compétences.</w:t>
      </w:r>
      <w:r>
        <w:rPr>
          <w:i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3D9E"/>
    <w:multiLevelType w:val="hybridMultilevel"/>
    <w:tmpl w:val="75DCF47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310E"/>
    <w:multiLevelType w:val="hybridMultilevel"/>
    <w:tmpl w:val="3FFCF6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9130B"/>
    <w:multiLevelType w:val="hybridMultilevel"/>
    <w:tmpl w:val="255202E4"/>
    <w:lvl w:ilvl="0" w:tplc="89588AF4">
      <w:start w:val="1"/>
      <w:numFmt w:val="decimal"/>
      <w:pStyle w:val="Titre1numrot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22C2B"/>
    <w:multiLevelType w:val="hybridMultilevel"/>
    <w:tmpl w:val="DFC4FA6E"/>
    <w:lvl w:ilvl="0" w:tplc="A5924D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40304"/>
    <w:multiLevelType w:val="hybridMultilevel"/>
    <w:tmpl w:val="A320A0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63F8B"/>
    <w:multiLevelType w:val="hybridMultilevel"/>
    <w:tmpl w:val="0568B7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6C28"/>
    <w:multiLevelType w:val="hybridMultilevel"/>
    <w:tmpl w:val="F536CD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F4A56"/>
    <w:multiLevelType w:val="hybridMultilevel"/>
    <w:tmpl w:val="2E1C54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00B4B"/>
    <w:multiLevelType w:val="hybridMultilevel"/>
    <w:tmpl w:val="EA486E8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B77DD"/>
    <w:multiLevelType w:val="hybridMultilevel"/>
    <w:tmpl w:val="B7AA88CE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Courier Ne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B1AC3"/>
    <w:multiLevelType w:val="hybridMultilevel"/>
    <w:tmpl w:val="9C82C1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70BD2"/>
    <w:multiLevelType w:val="hybridMultilevel"/>
    <w:tmpl w:val="36E2C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B6E4E"/>
    <w:multiLevelType w:val="hybridMultilevel"/>
    <w:tmpl w:val="ED265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C07E1"/>
    <w:multiLevelType w:val="singleLevel"/>
    <w:tmpl w:val="34668810"/>
    <w:lvl w:ilvl="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4" w15:restartNumberingAfterBreak="0">
    <w:nsid w:val="28AB6B76"/>
    <w:multiLevelType w:val="hybridMultilevel"/>
    <w:tmpl w:val="CAB402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823CA"/>
    <w:multiLevelType w:val="hybridMultilevel"/>
    <w:tmpl w:val="40A43916"/>
    <w:lvl w:ilvl="0" w:tplc="F440ED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577EC"/>
    <w:multiLevelType w:val="hybridMultilevel"/>
    <w:tmpl w:val="C0BC86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45193"/>
    <w:multiLevelType w:val="hybridMultilevel"/>
    <w:tmpl w:val="195A031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314F2"/>
    <w:multiLevelType w:val="hybridMultilevel"/>
    <w:tmpl w:val="838CFC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C1A"/>
    <w:multiLevelType w:val="hybridMultilevel"/>
    <w:tmpl w:val="DA70B2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8222D"/>
    <w:multiLevelType w:val="hybridMultilevel"/>
    <w:tmpl w:val="93CC84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57FF2"/>
    <w:multiLevelType w:val="hybridMultilevel"/>
    <w:tmpl w:val="1F08ED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26CBF"/>
    <w:multiLevelType w:val="hybridMultilevel"/>
    <w:tmpl w:val="6E4A7B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E17A4"/>
    <w:multiLevelType w:val="hybridMultilevel"/>
    <w:tmpl w:val="63D425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3E01F4"/>
    <w:multiLevelType w:val="hybridMultilevel"/>
    <w:tmpl w:val="348C5DC4"/>
    <w:lvl w:ilvl="0" w:tplc="918C0A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8E4778"/>
    <w:multiLevelType w:val="hybridMultilevel"/>
    <w:tmpl w:val="0A12B0DE"/>
    <w:lvl w:ilvl="0" w:tplc="ACBEA494">
      <w:start w:val="1"/>
      <w:numFmt w:val="decimal"/>
      <w:lvlText w:val="%1."/>
      <w:lvlJc w:val="left"/>
      <w:pPr>
        <w:ind w:left="2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3011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262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7873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0410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4C16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C410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1C26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6690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5F042C"/>
    <w:multiLevelType w:val="hybridMultilevel"/>
    <w:tmpl w:val="6EB6A710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0797D92"/>
    <w:multiLevelType w:val="hybridMultilevel"/>
    <w:tmpl w:val="193450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A782C"/>
    <w:multiLevelType w:val="hybridMultilevel"/>
    <w:tmpl w:val="FC7CB50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815DF"/>
    <w:multiLevelType w:val="hybridMultilevel"/>
    <w:tmpl w:val="7A881E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72BC7"/>
    <w:multiLevelType w:val="hybridMultilevel"/>
    <w:tmpl w:val="642EB3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C28DA"/>
    <w:multiLevelType w:val="hybridMultilevel"/>
    <w:tmpl w:val="FF88C58E"/>
    <w:lvl w:ilvl="0" w:tplc="CFE4E606">
      <w:start w:val="1"/>
      <w:numFmt w:val="bullet"/>
      <w:lvlText w:val="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F7661"/>
    <w:multiLevelType w:val="hybridMultilevel"/>
    <w:tmpl w:val="6C44F7C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563ED"/>
    <w:multiLevelType w:val="hybridMultilevel"/>
    <w:tmpl w:val="A2669706"/>
    <w:lvl w:ilvl="0" w:tplc="FD3A372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10B17"/>
    <w:multiLevelType w:val="hybridMultilevel"/>
    <w:tmpl w:val="4DBED690"/>
    <w:lvl w:ilvl="0" w:tplc="18F4CC1C">
      <w:start w:val="1"/>
      <w:numFmt w:val="bullet"/>
      <w:lvlText w:val=""/>
      <w:lvlJc w:val="left"/>
      <w:pPr>
        <w:ind w:left="882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CF0C4A"/>
    <w:multiLevelType w:val="hybridMultilevel"/>
    <w:tmpl w:val="41D4B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26FF3"/>
    <w:multiLevelType w:val="hybridMultilevel"/>
    <w:tmpl w:val="095C81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C4FAF"/>
    <w:multiLevelType w:val="hybridMultilevel"/>
    <w:tmpl w:val="6BAC1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B2CC7"/>
    <w:multiLevelType w:val="hybridMultilevel"/>
    <w:tmpl w:val="39FE44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54E56"/>
    <w:multiLevelType w:val="hybridMultilevel"/>
    <w:tmpl w:val="06BCCB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15864"/>
    <w:multiLevelType w:val="hybridMultilevel"/>
    <w:tmpl w:val="9F806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37C20"/>
    <w:multiLevelType w:val="hybridMultilevel"/>
    <w:tmpl w:val="77406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010E3"/>
    <w:multiLevelType w:val="hybridMultilevel"/>
    <w:tmpl w:val="59DCC928"/>
    <w:lvl w:ilvl="0" w:tplc="31C0E43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3" w15:restartNumberingAfterBreak="0">
    <w:nsid w:val="6DD673FF"/>
    <w:multiLevelType w:val="singleLevel"/>
    <w:tmpl w:val="34668810"/>
    <w:lvl w:ilvl="0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44" w15:restartNumberingAfterBreak="0">
    <w:nsid w:val="71E82762"/>
    <w:multiLevelType w:val="hybridMultilevel"/>
    <w:tmpl w:val="34003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9C7EE4"/>
    <w:multiLevelType w:val="hybridMultilevel"/>
    <w:tmpl w:val="8E7819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86FA0"/>
    <w:multiLevelType w:val="hybridMultilevel"/>
    <w:tmpl w:val="AAC011A0"/>
    <w:lvl w:ilvl="0" w:tplc="77D486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30549E"/>
    <w:multiLevelType w:val="hybridMultilevel"/>
    <w:tmpl w:val="FFBC60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5665C9"/>
    <w:multiLevelType w:val="hybridMultilevel"/>
    <w:tmpl w:val="6EB6A710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46"/>
  </w:num>
  <w:num w:numId="3">
    <w:abstractNumId w:val="24"/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22"/>
  </w:num>
  <w:num w:numId="7">
    <w:abstractNumId w:val="13"/>
  </w:num>
  <w:num w:numId="8">
    <w:abstractNumId w:val="43"/>
  </w:num>
  <w:num w:numId="9">
    <w:abstractNumId w:val="35"/>
  </w:num>
  <w:num w:numId="10">
    <w:abstractNumId w:val="39"/>
  </w:num>
  <w:num w:numId="11">
    <w:abstractNumId w:val="38"/>
  </w:num>
  <w:num w:numId="12">
    <w:abstractNumId w:val="30"/>
  </w:num>
  <w:num w:numId="13">
    <w:abstractNumId w:val="5"/>
  </w:num>
  <w:num w:numId="14">
    <w:abstractNumId w:val="11"/>
  </w:num>
  <w:num w:numId="15">
    <w:abstractNumId w:val="15"/>
  </w:num>
  <w:num w:numId="16">
    <w:abstractNumId w:val="9"/>
  </w:num>
  <w:num w:numId="17">
    <w:abstractNumId w:val="40"/>
  </w:num>
  <w:num w:numId="18">
    <w:abstractNumId w:val="31"/>
  </w:num>
  <w:num w:numId="19">
    <w:abstractNumId w:val="47"/>
  </w:num>
  <w:num w:numId="20">
    <w:abstractNumId w:val="32"/>
  </w:num>
  <w:num w:numId="21">
    <w:abstractNumId w:val="4"/>
  </w:num>
  <w:num w:numId="22">
    <w:abstractNumId w:val="19"/>
  </w:num>
  <w:num w:numId="23">
    <w:abstractNumId w:val="26"/>
  </w:num>
  <w:num w:numId="24">
    <w:abstractNumId w:val="48"/>
  </w:num>
  <w:num w:numId="25">
    <w:abstractNumId w:val="1"/>
  </w:num>
  <w:num w:numId="26">
    <w:abstractNumId w:val="41"/>
  </w:num>
  <w:num w:numId="27">
    <w:abstractNumId w:val="10"/>
  </w:num>
  <w:num w:numId="28">
    <w:abstractNumId w:val="29"/>
  </w:num>
  <w:num w:numId="29">
    <w:abstractNumId w:val="2"/>
  </w:num>
  <w:num w:numId="30">
    <w:abstractNumId w:val="12"/>
  </w:num>
  <w:num w:numId="31">
    <w:abstractNumId w:val="16"/>
  </w:num>
  <w:num w:numId="32">
    <w:abstractNumId w:val="27"/>
  </w:num>
  <w:num w:numId="33">
    <w:abstractNumId w:val="37"/>
  </w:num>
  <w:num w:numId="34">
    <w:abstractNumId w:val="3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0"/>
  </w:num>
  <w:num w:numId="38">
    <w:abstractNumId w:val="36"/>
  </w:num>
  <w:num w:numId="39">
    <w:abstractNumId w:val="6"/>
  </w:num>
  <w:num w:numId="40">
    <w:abstractNumId w:val="7"/>
  </w:num>
  <w:num w:numId="41">
    <w:abstractNumId w:val="17"/>
  </w:num>
  <w:num w:numId="42">
    <w:abstractNumId w:val="28"/>
  </w:num>
  <w:num w:numId="43">
    <w:abstractNumId w:val="8"/>
  </w:num>
  <w:num w:numId="44">
    <w:abstractNumId w:val="18"/>
  </w:num>
  <w:num w:numId="45">
    <w:abstractNumId w:val="21"/>
  </w:num>
  <w:num w:numId="46">
    <w:abstractNumId w:val="14"/>
  </w:num>
  <w:num w:numId="47">
    <w:abstractNumId w:val="45"/>
  </w:num>
  <w:num w:numId="48">
    <w:abstractNumId w:val="25"/>
  </w:num>
  <w:num w:numId="49">
    <w:abstractNumId w:val="20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2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B7B"/>
    <w:rsid w:val="00000241"/>
    <w:rsid w:val="00000A57"/>
    <w:rsid w:val="000065D2"/>
    <w:rsid w:val="00025DDC"/>
    <w:rsid w:val="00026C9F"/>
    <w:rsid w:val="00026D33"/>
    <w:rsid w:val="00031C4E"/>
    <w:rsid w:val="00061E37"/>
    <w:rsid w:val="00064E73"/>
    <w:rsid w:val="0006637C"/>
    <w:rsid w:val="00072F2D"/>
    <w:rsid w:val="000824A5"/>
    <w:rsid w:val="00083B6A"/>
    <w:rsid w:val="000927A9"/>
    <w:rsid w:val="000932BA"/>
    <w:rsid w:val="0009563E"/>
    <w:rsid w:val="000A00BA"/>
    <w:rsid w:val="000A0F97"/>
    <w:rsid w:val="000A4935"/>
    <w:rsid w:val="000B12F0"/>
    <w:rsid w:val="000B2588"/>
    <w:rsid w:val="000B359C"/>
    <w:rsid w:val="000B6FE6"/>
    <w:rsid w:val="000C117E"/>
    <w:rsid w:val="000C7ECE"/>
    <w:rsid w:val="000E50B6"/>
    <w:rsid w:val="000E62EE"/>
    <w:rsid w:val="000F697E"/>
    <w:rsid w:val="000F7EFF"/>
    <w:rsid w:val="00100D95"/>
    <w:rsid w:val="0010261F"/>
    <w:rsid w:val="00102C17"/>
    <w:rsid w:val="001050D7"/>
    <w:rsid w:val="00111272"/>
    <w:rsid w:val="00116C03"/>
    <w:rsid w:val="00117836"/>
    <w:rsid w:val="0012158B"/>
    <w:rsid w:val="00126266"/>
    <w:rsid w:val="00141379"/>
    <w:rsid w:val="00147A4E"/>
    <w:rsid w:val="0015432E"/>
    <w:rsid w:val="00156AE1"/>
    <w:rsid w:val="00156C68"/>
    <w:rsid w:val="001626BD"/>
    <w:rsid w:val="00162999"/>
    <w:rsid w:val="00167C0F"/>
    <w:rsid w:val="00170977"/>
    <w:rsid w:val="00172EA5"/>
    <w:rsid w:val="00174E80"/>
    <w:rsid w:val="00192BE7"/>
    <w:rsid w:val="0019448F"/>
    <w:rsid w:val="001A2E67"/>
    <w:rsid w:val="001A399A"/>
    <w:rsid w:val="001A4D1D"/>
    <w:rsid w:val="001A69D0"/>
    <w:rsid w:val="001B0904"/>
    <w:rsid w:val="001B242D"/>
    <w:rsid w:val="001C1A55"/>
    <w:rsid w:val="001D0E03"/>
    <w:rsid w:val="001D0FC9"/>
    <w:rsid w:val="001D1F61"/>
    <w:rsid w:val="001D34E6"/>
    <w:rsid w:val="002028F9"/>
    <w:rsid w:val="00203827"/>
    <w:rsid w:val="00206F40"/>
    <w:rsid w:val="002109D6"/>
    <w:rsid w:val="00212C57"/>
    <w:rsid w:val="00224D7D"/>
    <w:rsid w:val="00225B2C"/>
    <w:rsid w:val="00234BF6"/>
    <w:rsid w:val="002411AD"/>
    <w:rsid w:val="00246CD4"/>
    <w:rsid w:val="00247B63"/>
    <w:rsid w:val="002717B0"/>
    <w:rsid w:val="00272C00"/>
    <w:rsid w:val="00274FD7"/>
    <w:rsid w:val="00284224"/>
    <w:rsid w:val="00285406"/>
    <w:rsid w:val="002902E7"/>
    <w:rsid w:val="0029516B"/>
    <w:rsid w:val="002974B3"/>
    <w:rsid w:val="002A563F"/>
    <w:rsid w:val="002B02D0"/>
    <w:rsid w:val="002C32C3"/>
    <w:rsid w:val="002C447C"/>
    <w:rsid w:val="002C4B76"/>
    <w:rsid w:val="002D3EA3"/>
    <w:rsid w:val="002E2B57"/>
    <w:rsid w:val="002E499D"/>
    <w:rsid w:val="002E5D19"/>
    <w:rsid w:val="002F2AF8"/>
    <w:rsid w:val="00301E3A"/>
    <w:rsid w:val="0030473C"/>
    <w:rsid w:val="003163BC"/>
    <w:rsid w:val="00330488"/>
    <w:rsid w:val="00337B0D"/>
    <w:rsid w:val="003401AA"/>
    <w:rsid w:val="00347626"/>
    <w:rsid w:val="0035056D"/>
    <w:rsid w:val="00352FD0"/>
    <w:rsid w:val="0035319F"/>
    <w:rsid w:val="0036018D"/>
    <w:rsid w:val="00360BC3"/>
    <w:rsid w:val="00363A5A"/>
    <w:rsid w:val="0036462F"/>
    <w:rsid w:val="00364891"/>
    <w:rsid w:val="00367A53"/>
    <w:rsid w:val="00376EB7"/>
    <w:rsid w:val="003924A5"/>
    <w:rsid w:val="003A1F13"/>
    <w:rsid w:val="003A358D"/>
    <w:rsid w:val="003A4484"/>
    <w:rsid w:val="003B139D"/>
    <w:rsid w:val="003B581F"/>
    <w:rsid w:val="003C6EC5"/>
    <w:rsid w:val="003D6F55"/>
    <w:rsid w:val="003D7B60"/>
    <w:rsid w:val="003E3FAD"/>
    <w:rsid w:val="003F0EA9"/>
    <w:rsid w:val="004044C0"/>
    <w:rsid w:val="0041411D"/>
    <w:rsid w:val="00416250"/>
    <w:rsid w:val="00420742"/>
    <w:rsid w:val="00423642"/>
    <w:rsid w:val="0042435D"/>
    <w:rsid w:val="00424D1D"/>
    <w:rsid w:val="00426241"/>
    <w:rsid w:val="0042757C"/>
    <w:rsid w:val="00436354"/>
    <w:rsid w:val="0043725A"/>
    <w:rsid w:val="00437627"/>
    <w:rsid w:val="004406C8"/>
    <w:rsid w:val="00450B3D"/>
    <w:rsid w:val="00451926"/>
    <w:rsid w:val="00455355"/>
    <w:rsid w:val="00455D06"/>
    <w:rsid w:val="00456822"/>
    <w:rsid w:val="00461C96"/>
    <w:rsid w:val="00465F91"/>
    <w:rsid w:val="004679C8"/>
    <w:rsid w:val="00475324"/>
    <w:rsid w:val="004827F5"/>
    <w:rsid w:val="00482E89"/>
    <w:rsid w:val="00486F21"/>
    <w:rsid w:val="0049019D"/>
    <w:rsid w:val="004941FB"/>
    <w:rsid w:val="004A3725"/>
    <w:rsid w:val="004A4824"/>
    <w:rsid w:val="004B00F5"/>
    <w:rsid w:val="004B2782"/>
    <w:rsid w:val="004B6543"/>
    <w:rsid w:val="004C34EA"/>
    <w:rsid w:val="004C4A36"/>
    <w:rsid w:val="004C5D7B"/>
    <w:rsid w:val="004D0C9F"/>
    <w:rsid w:val="004D327E"/>
    <w:rsid w:val="004D5B0D"/>
    <w:rsid w:val="004D7F64"/>
    <w:rsid w:val="004E0281"/>
    <w:rsid w:val="004E0C24"/>
    <w:rsid w:val="004E12BB"/>
    <w:rsid w:val="004F045C"/>
    <w:rsid w:val="004F7956"/>
    <w:rsid w:val="005006FB"/>
    <w:rsid w:val="00502ABE"/>
    <w:rsid w:val="00504196"/>
    <w:rsid w:val="00506D89"/>
    <w:rsid w:val="005072CA"/>
    <w:rsid w:val="0051170F"/>
    <w:rsid w:val="00512036"/>
    <w:rsid w:val="0051216D"/>
    <w:rsid w:val="005132F1"/>
    <w:rsid w:val="00514A2C"/>
    <w:rsid w:val="005223D6"/>
    <w:rsid w:val="0052580C"/>
    <w:rsid w:val="005342AF"/>
    <w:rsid w:val="005345C3"/>
    <w:rsid w:val="00537D5A"/>
    <w:rsid w:val="005600BA"/>
    <w:rsid w:val="00562E10"/>
    <w:rsid w:val="005743A5"/>
    <w:rsid w:val="00575A2E"/>
    <w:rsid w:val="00575A5E"/>
    <w:rsid w:val="0058190C"/>
    <w:rsid w:val="0058329C"/>
    <w:rsid w:val="005B0366"/>
    <w:rsid w:val="005C2BFE"/>
    <w:rsid w:val="005C779F"/>
    <w:rsid w:val="005D1C27"/>
    <w:rsid w:val="005D4A18"/>
    <w:rsid w:val="005D64D4"/>
    <w:rsid w:val="005E04BC"/>
    <w:rsid w:val="005E5A42"/>
    <w:rsid w:val="005E5A8B"/>
    <w:rsid w:val="005E71CB"/>
    <w:rsid w:val="005E731D"/>
    <w:rsid w:val="005F3F80"/>
    <w:rsid w:val="0060383B"/>
    <w:rsid w:val="006428CB"/>
    <w:rsid w:val="0065021B"/>
    <w:rsid w:val="00656944"/>
    <w:rsid w:val="006569E3"/>
    <w:rsid w:val="00676092"/>
    <w:rsid w:val="0068450B"/>
    <w:rsid w:val="00694258"/>
    <w:rsid w:val="00695045"/>
    <w:rsid w:val="00696EC8"/>
    <w:rsid w:val="006B0401"/>
    <w:rsid w:val="006B0550"/>
    <w:rsid w:val="006E14E5"/>
    <w:rsid w:val="006E175F"/>
    <w:rsid w:val="006E3EEB"/>
    <w:rsid w:val="006E43CB"/>
    <w:rsid w:val="006E51BB"/>
    <w:rsid w:val="00705EE3"/>
    <w:rsid w:val="007101D2"/>
    <w:rsid w:val="00715184"/>
    <w:rsid w:val="0071551D"/>
    <w:rsid w:val="0071585D"/>
    <w:rsid w:val="007176D8"/>
    <w:rsid w:val="007211CC"/>
    <w:rsid w:val="00730ED5"/>
    <w:rsid w:val="00734889"/>
    <w:rsid w:val="00735AB5"/>
    <w:rsid w:val="00736225"/>
    <w:rsid w:val="00743025"/>
    <w:rsid w:val="00745B42"/>
    <w:rsid w:val="00745CB2"/>
    <w:rsid w:val="00746E46"/>
    <w:rsid w:val="00752427"/>
    <w:rsid w:val="00766473"/>
    <w:rsid w:val="007738AE"/>
    <w:rsid w:val="00783142"/>
    <w:rsid w:val="00783EDC"/>
    <w:rsid w:val="00786EBC"/>
    <w:rsid w:val="00791098"/>
    <w:rsid w:val="00792700"/>
    <w:rsid w:val="007940BE"/>
    <w:rsid w:val="00795D29"/>
    <w:rsid w:val="007961F0"/>
    <w:rsid w:val="007A4C98"/>
    <w:rsid w:val="007A5220"/>
    <w:rsid w:val="007B08D6"/>
    <w:rsid w:val="007B6BD2"/>
    <w:rsid w:val="007B6C71"/>
    <w:rsid w:val="007C14C3"/>
    <w:rsid w:val="007C3C85"/>
    <w:rsid w:val="007D1551"/>
    <w:rsid w:val="007D51DC"/>
    <w:rsid w:val="007D7EF1"/>
    <w:rsid w:val="007E2E92"/>
    <w:rsid w:val="007E5AAD"/>
    <w:rsid w:val="007F3455"/>
    <w:rsid w:val="007F41F8"/>
    <w:rsid w:val="00805D21"/>
    <w:rsid w:val="00807B9F"/>
    <w:rsid w:val="008113FA"/>
    <w:rsid w:val="00812398"/>
    <w:rsid w:val="0081287E"/>
    <w:rsid w:val="00825CBE"/>
    <w:rsid w:val="00825E7F"/>
    <w:rsid w:val="008275B9"/>
    <w:rsid w:val="0084543C"/>
    <w:rsid w:val="00854F83"/>
    <w:rsid w:val="00856005"/>
    <w:rsid w:val="00856E6B"/>
    <w:rsid w:val="00860D92"/>
    <w:rsid w:val="008822FF"/>
    <w:rsid w:val="00890D7D"/>
    <w:rsid w:val="0089435B"/>
    <w:rsid w:val="008A0EC1"/>
    <w:rsid w:val="008A494F"/>
    <w:rsid w:val="008A5E15"/>
    <w:rsid w:val="008A6551"/>
    <w:rsid w:val="008B62B3"/>
    <w:rsid w:val="008C3CF3"/>
    <w:rsid w:val="008D1F86"/>
    <w:rsid w:val="008D20DD"/>
    <w:rsid w:val="008D5390"/>
    <w:rsid w:val="008D5C76"/>
    <w:rsid w:val="008D7582"/>
    <w:rsid w:val="008E4724"/>
    <w:rsid w:val="008E763E"/>
    <w:rsid w:val="008F05C0"/>
    <w:rsid w:val="008F32C8"/>
    <w:rsid w:val="00907C5B"/>
    <w:rsid w:val="00927C3B"/>
    <w:rsid w:val="00942F64"/>
    <w:rsid w:val="009453E7"/>
    <w:rsid w:val="00953F5E"/>
    <w:rsid w:val="00954233"/>
    <w:rsid w:val="00963FBD"/>
    <w:rsid w:val="00965726"/>
    <w:rsid w:val="00966359"/>
    <w:rsid w:val="0096762D"/>
    <w:rsid w:val="00974AC3"/>
    <w:rsid w:val="009755FA"/>
    <w:rsid w:val="009758B0"/>
    <w:rsid w:val="00982125"/>
    <w:rsid w:val="009836B1"/>
    <w:rsid w:val="00990B85"/>
    <w:rsid w:val="00991D4F"/>
    <w:rsid w:val="0099308B"/>
    <w:rsid w:val="00993A6C"/>
    <w:rsid w:val="00994389"/>
    <w:rsid w:val="00995B1F"/>
    <w:rsid w:val="009A7FE6"/>
    <w:rsid w:val="009B1BD2"/>
    <w:rsid w:val="009C2ED4"/>
    <w:rsid w:val="009C5D5D"/>
    <w:rsid w:val="009D358F"/>
    <w:rsid w:val="009D57D6"/>
    <w:rsid w:val="009D5CC1"/>
    <w:rsid w:val="009E1A08"/>
    <w:rsid w:val="009F496B"/>
    <w:rsid w:val="009F5B98"/>
    <w:rsid w:val="00A004F4"/>
    <w:rsid w:val="00A01C91"/>
    <w:rsid w:val="00A01E0A"/>
    <w:rsid w:val="00A0230A"/>
    <w:rsid w:val="00A033DF"/>
    <w:rsid w:val="00A216E6"/>
    <w:rsid w:val="00A22B86"/>
    <w:rsid w:val="00A2501F"/>
    <w:rsid w:val="00A31C25"/>
    <w:rsid w:val="00A3221E"/>
    <w:rsid w:val="00A37C36"/>
    <w:rsid w:val="00A40536"/>
    <w:rsid w:val="00A40EB0"/>
    <w:rsid w:val="00A421CF"/>
    <w:rsid w:val="00A602D0"/>
    <w:rsid w:val="00A65C28"/>
    <w:rsid w:val="00A70C96"/>
    <w:rsid w:val="00A73741"/>
    <w:rsid w:val="00A7676F"/>
    <w:rsid w:val="00A7693B"/>
    <w:rsid w:val="00A85002"/>
    <w:rsid w:val="00A85FE9"/>
    <w:rsid w:val="00A971AC"/>
    <w:rsid w:val="00AA6BAA"/>
    <w:rsid w:val="00AB6004"/>
    <w:rsid w:val="00AC19AF"/>
    <w:rsid w:val="00AC4546"/>
    <w:rsid w:val="00AE6333"/>
    <w:rsid w:val="00AF0D07"/>
    <w:rsid w:val="00AF3300"/>
    <w:rsid w:val="00B0174F"/>
    <w:rsid w:val="00B26D3C"/>
    <w:rsid w:val="00B3072E"/>
    <w:rsid w:val="00B47F09"/>
    <w:rsid w:val="00B52DB1"/>
    <w:rsid w:val="00B62E30"/>
    <w:rsid w:val="00B668B6"/>
    <w:rsid w:val="00B7002B"/>
    <w:rsid w:val="00B7583E"/>
    <w:rsid w:val="00B7782D"/>
    <w:rsid w:val="00B87DD2"/>
    <w:rsid w:val="00BA7760"/>
    <w:rsid w:val="00BA7B08"/>
    <w:rsid w:val="00BC171B"/>
    <w:rsid w:val="00BD16F1"/>
    <w:rsid w:val="00BD4D63"/>
    <w:rsid w:val="00BD61CE"/>
    <w:rsid w:val="00BE2666"/>
    <w:rsid w:val="00BE3438"/>
    <w:rsid w:val="00BE455B"/>
    <w:rsid w:val="00BF13F6"/>
    <w:rsid w:val="00BF1487"/>
    <w:rsid w:val="00BF2FF9"/>
    <w:rsid w:val="00BF4198"/>
    <w:rsid w:val="00BF4E25"/>
    <w:rsid w:val="00C022E3"/>
    <w:rsid w:val="00C07571"/>
    <w:rsid w:val="00C10629"/>
    <w:rsid w:val="00C109D3"/>
    <w:rsid w:val="00C13372"/>
    <w:rsid w:val="00C20204"/>
    <w:rsid w:val="00C2503D"/>
    <w:rsid w:val="00C25CDF"/>
    <w:rsid w:val="00C26283"/>
    <w:rsid w:val="00C26ADE"/>
    <w:rsid w:val="00C3057F"/>
    <w:rsid w:val="00C362B8"/>
    <w:rsid w:val="00C375B2"/>
    <w:rsid w:val="00C510A8"/>
    <w:rsid w:val="00C52C03"/>
    <w:rsid w:val="00C55341"/>
    <w:rsid w:val="00C638B9"/>
    <w:rsid w:val="00C63A92"/>
    <w:rsid w:val="00C83783"/>
    <w:rsid w:val="00C903AF"/>
    <w:rsid w:val="00C94CB8"/>
    <w:rsid w:val="00C9792D"/>
    <w:rsid w:val="00CA0A62"/>
    <w:rsid w:val="00CC484F"/>
    <w:rsid w:val="00CD3665"/>
    <w:rsid w:val="00CD7D45"/>
    <w:rsid w:val="00CE4840"/>
    <w:rsid w:val="00CE6817"/>
    <w:rsid w:val="00CF532F"/>
    <w:rsid w:val="00D12FFB"/>
    <w:rsid w:val="00D13D8C"/>
    <w:rsid w:val="00D15B8D"/>
    <w:rsid w:val="00D17757"/>
    <w:rsid w:val="00D303AA"/>
    <w:rsid w:val="00D4034F"/>
    <w:rsid w:val="00D45644"/>
    <w:rsid w:val="00D4780E"/>
    <w:rsid w:val="00D47831"/>
    <w:rsid w:val="00D51EA6"/>
    <w:rsid w:val="00D52250"/>
    <w:rsid w:val="00D53804"/>
    <w:rsid w:val="00D67083"/>
    <w:rsid w:val="00D71501"/>
    <w:rsid w:val="00D75F97"/>
    <w:rsid w:val="00D81CDF"/>
    <w:rsid w:val="00D834D9"/>
    <w:rsid w:val="00D839AE"/>
    <w:rsid w:val="00D851C9"/>
    <w:rsid w:val="00D902A5"/>
    <w:rsid w:val="00D92F1E"/>
    <w:rsid w:val="00DA119C"/>
    <w:rsid w:val="00DB1420"/>
    <w:rsid w:val="00DB2A4C"/>
    <w:rsid w:val="00DB2FC0"/>
    <w:rsid w:val="00DC332F"/>
    <w:rsid w:val="00DC72EB"/>
    <w:rsid w:val="00DD30A5"/>
    <w:rsid w:val="00DE24E3"/>
    <w:rsid w:val="00DE428D"/>
    <w:rsid w:val="00DF00E8"/>
    <w:rsid w:val="00DF5CBE"/>
    <w:rsid w:val="00DF6345"/>
    <w:rsid w:val="00E015EB"/>
    <w:rsid w:val="00E029DE"/>
    <w:rsid w:val="00E03CA8"/>
    <w:rsid w:val="00E03FBA"/>
    <w:rsid w:val="00E16577"/>
    <w:rsid w:val="00E17F78"/>
    <w:rsid w:val="00E21D19"/>
    <w:rsid w:val="00E21E2A"/>
    <w:rsid w:val="00E24AE5"/>
    <w:rsid w:val="00E346B1"/>
    <w:rsid w:val="00E34FF6"/>
    <w:rsid w:val="00E363B7"/>
    <w:rsid w:val="00E66A9A"/>
    <w:rsid w:val="00E719B1"/>
    <w:rsid w:val="00E75CC7"/>
    <w:rsid w:val="00E81259"/>
    <w:rsid w:val="00E84FA5"/>
    <w:rsid w:val="00E91B40"/>
    <w:rsid w:val="00E964E8"/>
    <w:rsid w:val="00EA239A"/>
    <w:rsid w:val="00EA7D2B"/>
    <w:rsid w:val="00EB548C"/>
    <w:rsid w:val="00EB5B7B"/>
    <w:rsid w:val="00EB7922"/>
    <w:rsid w:val="00EC7B24"/>
    <w:rsid w:val="00ED0A3C"/>
    <w:rsid w:val="00ED16BA"/>
    <w:rsid w:val="00ED511D"/>
    <w:rsid w:val="00EE055D"/>
    <w:rsid w:val="00EE333B"/>
    <w:rsid w:val="00EF2322"/>
    <w:rsid w:val="00EF2A07"/>
    <w:rsid w:val="00EF3663"/>
    <w:rsid w:val="00EF55AB"/>
    <w:rsid w:val="00EF66ED"/>
    <w:rsid w:val="00EF6CBF"/>
    <w:rsid w:val="00EF7A01"/>
    <w:rsid w:val="00F11D1F"/>
    <w:rsid w:val="00F13949"/>
    <w:rsid w:val="00F16CE8"/>
    <w:rsid w:val="00F22C9D"/>
    <w:rsid w:val="00F25E5D"/>
    <w:rsid w:val="00F27796"/>
    <w:rsid w:val="00F27840"/>
    <w:rsid w:val="00F335C7"/>
    <w:rsid w:val="00F4311F"/>
    <w:rsid w:val="00F5410C"/>
    <w:rsid w:val="00F55C6C"/>
    <w:rsid w:val="00F61AF8"/>
    <w:rsid w:val="00F70B74"/>
    <w:rsid w:val="00F776B2"/>
    <w:rsid w:val="00F82D7C"/>
    <w:rsid w:val="00F82FA9"/>
    <w:rsid w:val="00F83094"/>
    <w:rsid w:val="00F92BD9"/>
    <w:rsid w:val="00F96E13"/>
    <w:rsid w:val="00FB664C"/>
    <w:rsid w:val="00FC44FD"/>
    <w:rsid w:val="00FD0FFE"/>
    <w:rsid w:val="00FD61D8"/>
    <w:rsid w:val="00FE15C7"/>
    <w:rsid w:val="00FE619A"/>
    <w:rsid w:val="00FE7A75"/>
    <w:rsid w:val="00FF28BF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45"/>
    <o:shapelayout v:ext="edit">
      <o:idmap v:ext="edit" data="2,3,4,5"/>
      <o:rules v:ext="edit">
        <o:r id="V:Rule6" type="arc" idref="#_x0000_s4539"/>
        <o:r id="V:Rule7" type="arc" idref="#_x0000_s4543"/>
        <o:r id="V:Rule11" type="arc" idref="#_x0000_s4603"/>
        <o:r id="V:Rule12" type="arc" idref="#_x0000_s4607"/>
        <o:r id="V:Rule22" type="arc" idref="#_x0000_s4746"/>
        <o:r id="V:Rule23" type="arc" idref="#_x0000_s4747"/>
        <o:r id="V:Rule31" type="arc" idref="#_x0000_s4930"/>
        <o:r id="V:Rule32" type="arc" idref="#_x0000_s4933"/>
        <o:r id="V:Rule33" type="connector" idref="#_x0000_s4301"/>
        <o:r id="V:Rule34" type="connector" idref="#_x0000_s4550"/>
        <o:r id="V:Rule35" type="connector" idref="#_x0000_s4927"/>
        <o:r id="V:Rule36" type="connector" idref="#_x0000_s4903"/>
        <o:r id="V:Rule37" type="connector" idref="#_x0000_s4928"/>
        <o:r id="V:Rule38" type="connector" idref="#_x0000_s4623"/>
        <o:r id="V:Rule39" type="connector" idref="#_x0000_s4900"/>
        <o:r id="V:Rule40" type="connector" idref="#_x0000_s4626"/>
        <o:r id="V:Rule41" type="connector" idref="#_x0000_s4556"/>
        <o:r id="V:Rule42" type="connector" idref="#_x0000_s4614"/>
        <o:r id="V:Rule43" type="connector" idref="#_x0000_s4922"/>
        <o:r id="V:Rule44" type="connector" idref="#_x0000_s4645"/>
        <o:r id="V:Rule45" type="connector" idref="#_x0000_s5056"/>
        <o:r id="V:Rule46" type="connector" idref="#_x0000_s4300"/>
        <o:r id="V:Rule47" type="connector" idref="#_x0000_s4553"/>
        <o:r id="V:Rule48" type="connector" idref="#_x0000_s4919"/>
        <o:r id="V:Rule49" type="connector" idref="#_x0000_s4642"/>
        <o:r id="V:Rule50" type="connector" idref="#_x0000_s4651"/>
        <o:r id="V:Rule51" type="connector" idref="#_x0000_s4471"/>
        <o:r id="V:Rule52" type="connector" idref="#_x0000_s4644"/>
        <o:r id="V:Rule53" type="connector" idref="#_x0000_s4617"/>
        <o:r id="V:Rule54" type="connector" idref="#_x0000_s4921"/>
        <o:r id="V:Rule55" type="connector" idref="#_x0000_s4496"/>
        <o:r id="V:Rule56" type="connector" idref="#_x0000_s4650"/>
      </o:rules>
    </o:shapelayout>
  </w:shapeDefaults>
  <w:decimalSymbol w:val=","/>
  <w:listSeparator w:val=";"/>
  <w14:docId w14:val="5BA8ECF2"/>
  <w15:docId w15:val="{B1DAE4E8-BDA7-4150-A637-13F5A56D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398"/>
    <w:rPr>
      <w:sz w:val="24"/>
      <w:szCs w:val="24"/>
    </w:rPr>
  </w:style>
  <w:style w:type="paragraph" w:styleId="Titre1">
    <w:name w:val="heading 1"/>
    <w:basedOn w:val="Normal"/>
    <w:next w:val="Normal"/>
    <w:qFormat/>
    <w:rsid w:val="00A70C96"/>
    <w:pPr>
      <w:keepNext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link w:val="Titre2Car"/>
    <w:qFormat/>
    <w:rsid w:val="00C1337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083B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83B6A"/>
    <w:pPr>
      <w:spacing w:before="100" w:beforeAutospacing="1" w:after="100" w:afterAutospacing="1"/>
    </w:pPr>
  </w:style>
  <w:style w:type="character" w:customStyle="1" w:styleId="Titre3Car">
    <w:name w:val="Titre 3 Car"/>
    <w:link w:val="Titre3"/>
    <w:semiHidden/>
    <w:rsid w:val="00083B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206F4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lledutableau">
    <w:name w:val="Table Grid"/>
    <w:basedOn w:val="TableauNormal"/>
    <w:rsid w:val="007B0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C13372"/>
    <w:rPr>
      <w:rFonts w:ascii="Arial" w:hAnsi="Arial" w:cs="Arial"/>
      <w:b/>
      <w:bCs/>
      <w:i/>
      <w:iCs/>
      <w:sz w:val="28"/>
      <w:szCs w:val="28"/>
    </w:rPr>
  </w:style>
  <w:style w:type="paragraph" w:styleId="Corpsdetexte">
    <w:name w:val="Body Text"/>
    <w:basedOn w:val="Normal"/>
    <w:link w:val="CorpsdetexteCar"/>
    <w:rsid w:val="00C1337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szCs w:val="20"/>
    </w:rPr>
  </w:style>
  <w:style w:type="character" w:customStyle="1" w:styleId="CorpsdetexteCar">
    <w:name w:val="Corps de texte Car"/>
    <w:link w:val="Corpsdetexte"/>
    <w:rsid w:val="00C13372"/>
    <w:rPr>
      <w:rFonts w:ascii="Arial" w:hAnsi="Arial"/>
      <w:i/>
      <w:sz w:val="24"/>
    </w:rPr>
  </w:style>
  <w:style w:type="paragraph" w:customStyle="1" w:styleId="Gdmath">
    <w:name w:val="Gdmath"/>
    <w:basedOn w:val="Normal"/>
    <w:rsid w:val="00812398"/>
    <w:rPr>
      <w:bCs/>
      <w:color w:val="000000"/>
      <w:szCs w:val="20"/>
    </w:rPr>
  </w:style>
  <w:style w:type="character" w:styleId="Appelnotedebasdep">
    <w:name w:val="footnote reference"/>
    <w:unhideWhenUsed/>
    <w:rsid w:val="00807B9F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4A3725"/>
    <w:pPr>
      <w:ind w:left="720"/>
      <w:contextualSpacing/>
    </w:pPr>
  </w:style>
  <w:style w:type="paragraph" w:customStyle="1" w:styleId="En-tetedepage">
    <w:name w:val="En-tete de page"/>
    <w:basedOn w:val="Normal"/>
    <w:rsid w:val="00A7693B"/>
    <w:pPr>
      <w:tabs>
        <w:tab w:val="center" w:pos="4536"/>
        <w:tab w:val="right" w:pos="9072"/>
      </w:tabs>
      <w:spacing w:before="60" w:after="240"/>
      <w:jc w:val="center"/>
    </w:pPr>
    <w:rPr>
      <w:rFonts w:ascii="Arial" w:hAnsi="Arial"/>
      <w:b/>
      <w:color w:val="3229A7"/>
      <w:sz w:val="32"/>
      <w:szCs w:val="20"/>
    </w:rPr>
  </w:style>
  <w:style w:type="paragraph" w:customStyle="1" w:styleId="Titre1numrot">
    <w:name w:val="Titre 1 numéroté"/>
    <w:basedOn w:val="Titre1"/>
    <w:next w:val="Normal"/>
    <w:rsid w:val="00A7693B"/>
    <w:pPr>
      <w:numPr>
        <w:numId w:val="29"/>
      </w:numPr>
      <w:pBdr>
        <w:bottom w:val="single" w:sz="12" w:space="1" w:color="8453C6"/>
      </w:pBdr>
      <w:spacing w:before="60" w:after="240"/>
    </w:pPr>
    <w:rPr>
      <w:rFonts w:ascii="Arial" w:hAnsi="Arial"/>
      <w:bCs w:val="0"/>
      <w:color w:val="8453C6"/>
      <w:spacing w:val="2"/>
      <w:sz w:val="28"/>
      <w:szCs w:val="28"/>
      <w:u w:val="none"/>
    </w:rPr>
  </w:style>
  <w:style w:type="character" w:styleId="Textedelespacerserv">
    <w:name w:val="Placeholder Text"/>
    <w:uiPriority w:val="99"/>
    <w:semiHidden/>
    <w:rsid w:val="008B62B3"/>
    <w:rPr>
      <w:color w:val="808080"/>
    </w:rPr>
  </w:style>
  <w:style w:type="paragraph" w:styleId="Textedebulles">
    <w:name w:val="Balloon Text"/>
    <w:basedOn w:val="Normal"/>
    <w:link w:val="TextedebullesCar"/>
    <w:rsid w:val="008B62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B62B3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1A399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1A399A"/>
    <w:pPr>
      <w:spacing w:line="259" w:lineRule="auto"/>
    </w:pPr>
    <w:rPr>
      <w:rFonts w:ascii="Calibri" w:eastAsia="Calibri" w:hAnsi="Calibri" w:cs="Calibri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1A399A"/>
    <w:rPr>
      <w:rFonts w:ascii="Calibri" w:eastAsia="Calibri" w:hAnsi="Calibri" w:cs="Calibri"/>
      <w:color w:val="000000"/>
      <w:sz w:val="16"/>
      <w:szCs w:val="22"/>
    </w:rPr>
  </w:style>
  <w:style w:type="character" w:customStyle="1" w:styleId="footnotemark">
    <w:name w:val="footnote mark"/>
    <w:hidden/>
    <w:rsid w:val="001A399A"/>
    <w:rPr>
      <w:rFonts w:ascii="Calibri" w:eastAsia="Calibri" w:hAnsi="Calibri" w:cs="Calibri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IC\Application%20Data\Microsoft\Templates\Scienc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FC3A-C74A-43A7-BFA1-DD0407BA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Scienc64</Template>
  <TotalTime>572</TotalTime>
  <Pages>5</Pages>
  <Words>771</Words>
  <Characters>4242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n°1                        BEP MPMI1-OUT1</vt:lpstr>
    </vt:vector>
  </TitlesOfParts>
  <Company>*</Company>
  <LinksUpToDate>false</LinksUpToDate>
  <CharactersWithSpaces>5003</CharactersWithSpaces>
  <SharedDoc>false</SharedDoc>
  <HLinks>
    <vt:vector size="6" baseType="variant">
      <vt:variant>
        <vt:i4>131124</vt:i4>
      </vt:variant>
      <vt:variant>
        <vt:i4>-1</vt:i4>
      </vt:variant>
      <vt:variant>
        <vt:i4>1087</vt:i4>
      </vt:variant>
      <vt:variant>
        <vt:i4>1</vt:i4>
      </vt:variant>
      <vt:variant>
        <vt:lpwstr>http://t2.gstatic.com/images?q=tbn:TKfudu0OjrvAZM:http://etablissements.ac-nantes.fr/logo_acad.jpg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n°1                        BEP MPMI1-OUT1</dc:title>
  <dc:subject/>
  <dc:creator>SAVOURE ERIC</dc:creator>
  <cp:keywords/>
  <dc:description/>
  <cp:lastModifiedBy>test</cp:lastModifiedBy>
  <cp:revision>109</cp:revision>
  <cp:lastPrinted>2021-10-08T08:09:00Z</cp:lastPrinted>
  <dcterms:created xsi:type="dcterms:W3CDTF">2014-01-13T15:19:00Z</dcterms:created>
  <dcterms:modified xsi:type="dcterms:W3CDTF">2021-10-08T08:36:00Z</dcterms:modified>
</cp:coreProperties>
</file>